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5D6B8C" w14:textId="77777777" w:rsidR="004506E3" w:rsidRDefault="004506E3" w:rsidP="0008428A">
      <w:pPr>
        <w:widowControl w:val="0"/>
        <w:spacing w:before="480" w:line="240" w:lineRule="auto"/>
        <w:ind w:left="0"/>
        <w:rPr>
          <w:rFonts w:ascii="Times New Roman" w:hAnsi="Times New Roman"/>
          <w:sz w:val="28"/>
        </w:rPr>
      </w:pPr>
    </w:p>
    <w:p w14:paraId="4BF3C1DC" w14:textId="77777777" w:rsidR="004506E3" w:rsidRDefault="004506E3">
      <w:pPr>
        <w:widowControl w:val="0"/>
        <w:spacing w:before="480" w:line="240" w:lineRule="auto"/>
        <w:ind w:left="0"/>
        <w:rPr>
          <w:rFonts w:ascii="Times New Roman" w:hAnsi="Times New Roman"/>
          <w:sz w:val="28"/>
        </w:rPr>
      </w:pPr>
    </w:p>
    <w:p w14:paraId="6160F341" w14:textId="2AC8114E" w:rsidR="004506E3" w:rsidRDefault="004506E3" w:rsidP="00134ADE">
      <w:pPr>
        <w:widowControl w:val="0"/>
        <w:spacing w:before="480" w:line="240" w:lineRule="auto"/>
        <w:ind w:left="0"/>
        <w:jc w:val="center"/>
        <w:rPr>
          <w:rFonts w:ascii="Times New Roman" w:hAnsi="Times New Roman"/>
          <w:sz w:val="28"/>
        </w:rPr>
      </w:pPr>
      <w:r>
        <w:rPr>
          <w:rFonts w:ascii="Times New Roman" w:hAnsi="Times New Roman"/>
          <w:sz w:val="28"/>
        </w:rPr>
        <w:t xml:space="preserve">       </w:t>
      </w:r>
      <w:bookmarkStart w:id="0" w:name="_Hlk56010252"/>
      <w:r w:rsidR="000B139D">
        <w:rPr>
          <w:noProof/>
        </w:rPr>
        <w:pict w14:anchorId="180FA2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 o:spid="_x0000_i1025" type="#_x0000_t75" alt="immagine02.jpg" style="width:57.35pt;height:55.35pt;visibility:visible">
            <v:imagedata r:id="rId7" o:title="immagine02"/>
          </v:shape>
        </w:pict>
      </w:r>
      <w:bookmarkEnd w:id="0"/>
    </w:p>
    <w:p w14:paraId="5F60F8C0" w14:textId="77777777" w:rsidR="004506E3" w:rsidRPr="00BA3420" w:rsidRDefault="004506E3">
      <w:pPr>
        <w:widowControl w:val="0"/>
        <w:spacing w:before="480" w:line="240" w:lineRule="auto"/>
        <w:ind w:left="0"/>
        <w:jc w:val="center"/>
        <w:rPr>
          <w:rFonts w:ascii="Times New Roman" w:hAnsi="Times New Roman"/>
          <w:b/>
          <w:bCs/>
          <w:sz w:val="56"/>
        </w:rPr>
      </w:pPr>
      <w:r w:rsidRPr="00BA3420">
        <w:rPr>
          <w:rFonts w:ascii="Times New Roman" w:hAnsi="Times New Roman"/>
          <w:b/>
          <w:bCs/>
          <w:sz w:val="56"/>
        </w:rPr>
        <w:t>Forma.Temp sul Web</w:t>
      </w:r>
    </w:p>
    <w:p w14:paraId="2633CC6C" w14:textId="77777777" w:rsidR="004506E3" w:rsidRPr="00037D16" w:rsidRDefault="004506E3">
      <w:pPr>
        <w:widowControl w:val="0"/>
        <w:spacing w:before="480" w:line="240" w:lineRule="auto"/>
        <w:ind w:left="0"/>
        <w:jc w:val="center"/>
        <w:rPr>
          <w:rFonts w:ascii="Times New Roman" w:hAnsi="Times New Roman"/>
          <w:b/>
          <w:bCs/>
          <w:sz w:val="56"/>
        </w:rPr>
      </w:pPr>
      <w:r w:rsidRPr="00037D16">
        <w:rPr>
          <w:rFonts w:ascii="Times New Roman" w:hAnsi="Times New Roman"/>
          <w:b/>
          <w:bCs/>
          <w:sz w:val="56"/>
        </w:rPr>
        <w:t>FTWEB</w:t>
      </w:r>
    </w:p>
    <w:p w14:paraId="2C360994" w14:textId="77777777" w:rsidR="004506E3" w:rsidRPr="00037D16" w:rsidRDefault="004506E3">
      <w:pPr>
        <w:widowControl w:val="0"/>
        <w:spacing w:before="480" w:line="240" w:lineRule="auto"/>
        <w:ind w:left="0"/>
        <w:jc w:val="center"/>
        <w:rPr>
          <w:rFonts w:ascii="Times New Roman" w:hAnsi="Times New Roman"/>
          <w:b/>
          <w:bCs/>
          <w:sz w:val="56"/>
        </w:rPr>
      </w:pPr>
      <w:r>
        <w:rPr>
          <w:rFonts w:ascii="Times New Roman" w:hAnsi="Times New Roman"/>
          <w:b/>
          <w:bCs/>
          <w:sz w:val="56"/>
        </w:rPr>
        <w:t>Sistema sanzionatorio</w:t>
      </w:r>
    </w:p>
    <w:p w14:paraId="301A2B0A" w14:textId="77777777" w:rsidR="004506E3" w:rsidRDefault="004506E3" w:rsidP="007F19FE">
      <w:pPr>
        <w:widowControl w:val="0"/>
        <w:spacing w:before="480" w:line="240" w:lineRule="auto"/>
        <w:ind w:left="0"/>
        <w:jc w:val="center"/>
        <w:rPr>
          <w:rFonts w:ascii="Times New Roman" w:hAnsi="Times New Roman"/>
          <w:b/>
          <w:bCs/>
          <w:sz w:val="56"/>
        </w:rPr>
      </w:pPr>
      <w:r>
        <w:rPr>
          <w:rFonts w:ascii="Times New Roman" w:hAnsi="Times New Roman"/>
          <w:b/>
          <w:bCs/>
          <w:sz w:val="56"/>
        </w:rPr>
        <w:t>Analisi Funzionale</w:t>
      </w:r>
    </w:p>
    <w:p w14:paraId="76F1E1EA" w14:textId="77777777" w:rsidR="004506E3" w:rsidRPr="00037D16" w:rsidRDefault="004506E3">
      <w:pPr>
        <w:widowControl w:val="0"/>
        <w:spacing w:before="480" w:line="240" w:lineRule="auto"/>
        <w:ind w:left="0"/>
        <w:jc w:val="center"/>
        <w:rPr>
          <w:rFonts w:ascii="Times New Roman" w:hAnsi="Times New Roman"/>
          <w:b/>
          <w:bCs/>
          <w:sz w:val="36"/>
        </w:rPr>
      </w:pPr>
      <w:r w:rsidRPr="00037D16">
        <w:rPr>
          <w:rFonts w:ascii="Times New Roman" w:hAnsi="Times New Roman"/>
          <w:b/>
          <w:bCs/>
          <w:sz w:val="36"/>
        </w:rPr>
        <w:t xml:space="preserve">Rev. </w:t>
      </w:r>
      <w:r>
        <w:rPr>
          <w:rFonts w:ascii="Times New Roman" w:hAnsi="Times New Roman"/>
          <w:b/>
          <w:bCs/>
          <w:sz w:val="36"/>
        </w:rPr>
        <w:t>06</w:t>
      </w:r>
      <w:r w:rsidRPr="00037D16">
        <w:rPr>
          <w:rFonts w:ascii="Times New Roman" w:hAnsi="Times New Roman"/>
          <w:b/>
          <w:bCs/>
          <w:sz w:val="36"/>
        </w:rPr>
        <w:t xml:space="preserve"> del </w:t>
      </w:r>
      <w:r>
        <w:rPr>
          <w:rFonts w:ascii="Times New Roman" w:hAnsi="Times New Roman"/>
          <w:b/>
          <w:bCs/>
          <w:sz w:val="36"/>
        </w:rPr>
        <w:t>02/05/2019</w:t>
      </w:r>
    </w:p>
    <w:p w14:paraId="3874D28F" w14:textId="77777777" w:rsidR="004506E3" w:rsidRDefault="004506E3" w:rsidP="003B7E67">
      <w:pPr>
        <w:widowControl w:val="0"/>
        <w:tabs>
          <w:tab w:val="left" w:pos="2661"/>
        </w:tabs>
        <w:spacing w:before="480" w:line="240" w:lineRule="auto"/>
        <w:ind w:left="0"/>
        <w:rPr>
          <w:rFonts w:ascii="Times New Roman" w:hAnsi="Times New Roman"/>
          <w:b/>
          <w:bCs/>
          <w:sz w:val="36"/>
        </w:rPr>
      </w:pPr>
      <w:r>
        <w:rPr>
          <w:rFonts w:ascii="Times New Roman" w:hAnsi="Times New Roman"/>
          <w:b/>
          <w:bCs/>
          <w:sz w:val="36"/>
        </w:rPr>
        <w:tab/>
      </w:r>
    </w:p>
    <w:p w14:paraId="74BE77DC" w14:textId="77777777" w:rsidR="004506E3" w:rsidRDefault="004506E3">
      <w:pPr>
        <w:widowControl w:val="0"/>
        <w:spacing w:before="480" w:line="240" w:lineRule="auto"/>
        <w:ind w:left="0"/>
        <w:rPr>
          <w:rFonts w:ascii="Times New Roman" w:hAnsi="Times New Roman"/>
          <w:b/>
          <w:bCs/>
          <w:sz w:val="36"/>
        </w:rPr>
      </w:pPr>
    </w:p>
    <w:p w14:paraId="4A0930CD" w14:textId="77777777" w:rsidR="004506E3" w:rsidRDefault="004506E3" w:rsidP="003B7E67">
      <w:pPr>
        <w:widowControl w:val="0"/>
        <w:tabs>
          <w:tab w:val="left" w:pos="3514"/>
          <w:tab w:val="center" w:pos="4879"/>
        </w:tabs>
        <w:spacing w:before="480" w:line="240" w:lineRule="auto"/>
        <w:ind w:left="0"/>
        <w:jc w:val="left"/>
        <w:rPr>
          <w:rFonts w:ascii="Times New Roman" w:hAnsi="Times New Roman"/>
          <w:b/>
          <w:bCs/>
          <w:sz w:val="36"/>
        </w:rPr>
      </w:pPr>
      <w:r>
        <w:rPr>
          <w:rFonts w:ascii="Times New Roman" w:hAnsi="Times New Roman"/>
          <w:b/>
          <w:bCs/>
          <w:sz w:val="36"/>
        </w:rPr>
        <w:tab/>
      </w:r>
    </w:p>
    <w:p w14:paraId="5DA2084E" w14:textId="5B40A8C7" w:rsidR="004506E3" w:rsidRPr="00282BB2" w:rsidRDefault="004506E3" w:rsidP="003B7E67">
      <w:pPr>
        <w:widowControl w:val="0"/>
        <w:tabs>
          <w:tab w:val="left" w:pos="3514"/>
          <w:tab w:val="center" w:pos="4879"/>
        </w:tabs>
        <w:spacing w:before="480" w:line="240" w:lineRule="auto"/>
        <w:ind w:left="0"/>
        <w:jc w:val="left"/>
        <w:rPr>
          <w:rFonts w:ascii="Times New Roman" w:hAnsi="Times New Roman"/>
          <w:b/>
          <w:bCs/>
          <w:i/>
          <w:sz w:val="36"/>
        </w:rPr>
        <w:sectPr w:rsidR="004506E3" w:rsidRPr="00282BB2">
          <w:headerReference w:type="even" r:id="rId8"/>
          <w:headerReference w:type="default" r:id="rId9"/>
          <w:footerReference w:type="even" r:id="rId10"/>
          <w:footerReference w:type="default" r:id="rId11"/>
          <w:headerReference w:type="first" r:id="rId12"/>
          <w:footerReference w:type="first" r:id="rId13"/>
          <w:pgSz w:w="11907" w:h="16840" w:code="9"/>
          <w:pgMar w:top="1922" w:right="708" w:bottom="1922" w:left="1440" w:header="709" w:footer="569" w:gutter="0"/>
          <w:paperSrc w:first="7" w:other="7"/>
          <w:cols w:space="720"/>
        </w:sectPr>
      </w:pPr>
      <w:r>
        <w:rPr>
          <w:rFonts w:ascii="Times New Roman" w:hAnsi="Times New Roman"/>
          <w:b/>
          <w:bCs/>
          <w:sz w:val="36"/>
        </w:rPr>
        <w:tab/>
      </w:r>
    </w:p>
    <w:p w14:paraId="26AA05A2" w14:textId="77777777" w:rsidR="004506E3" w:rsidRDefault="004506E3" w:rsidP="00B36E8C">
      <w:pPr>
        <w:spacing w:before="240" w:after="240"/>
        <w:ind w:left="0"/>
        <w:jc w:val="center"/>
        <w:rPr>
          <w:b/>
          <w:sz w:val="32"/>
        </w:rPr>
      </w:pPr>
      <w:r>
        <w:rPr>
          <w:b/>
          <w:sz w:val="32"/>
        </w:rPr>
        <w:lastRenderedPageBreak/>
        <w:t>Indice</w:t>
      </w:r>
    </w:p>
    <w:p w14:paraId="1CB7F811" w14:textId="53D69B0E" w:rsidR="000B139D" w:rsidRPr="00A82F5A" w:rsidRDefault="004506E3">
      <w:pPr>
        <w:pStyle w:val="Sommario1"/>
        <w:tabs>
          <w:tab w:val="left" w:pos="360"/>
        </w:tabs>
        <w:rPr>
          <w:rFonts w:ascii="Calibri" w:hAnsi="Calibri"/>
          <w:b w:val="0"/>
          <w:caps w:val="0"/>
          <w:noProof/>
          <w:sz w:val="22"/>
          <w:szCs w:val="22"/>
        </w:rPr>
      </w:pPr>
      <w:r>
        <w:rPr>
          <w:b w:val="0"/>
        </w:rPr>
        <w:fldChar w:fldCharType="begin"/>
      </w:r>
      <w:r>
        <w:rPr>
          <w:b w:val="0"/>
        </w:rPr>
        <w:instrText xml:space="preserve"> TOC \o "1-5" \h \z </w:instrText>
      </w:r>
      <w:r>
        <w:rPr>
          <w:b w:val="0"/>
        </w:rPr>
        <w:fldChar w:fldCharType="separate"/>
      </w:r>
      <w:hyperlink w:anchor="_Toc56065388" w:history="1">
        <w:r w:rsidR="000B139D" w:rsidRPr="007F1B0B">
          <w:rPr>
            <w:rStyle w:val="Collegamentoipertestuale"/>
            <w:noProof/>
          </w:rPr>
          <w:t>1</w:t>
        </w:r>
        <w:r w:rsidR="000B139D" w:rsidRPr="00A82F5A">
          <w:rPr>
            <w:rFonts w:ascii="Calibri" w:hAnsi="Calibri"/>
            <w:b w:val="0"/>
            <w:caps w:val="0"/>
            <w:noProof/>
            <w:sz w:val="22"/>
            <w:szCs w:val="22"/>
          </w:rPr>
          <w:tab/>
        </w:r>
        <w:r w:rsidR="000B139D" w:rsidRPr="007F1B0B">
          <w:rPr>
            <w:rStyle w:val="Collegamentoipertestuale"/>
            <w:noProof/>
          </w:rPr>
          <w:t>Scopo e campo di applicazione del documento</w:t>
        </w:r>
        <w:r w:rsidR="000B139D">
          <w:rPr>
            <w:noProof/>
            <w:webHidden/>
          </w:rPr>
          <w:tab/>
        </w:r>
        <w:r w:rsidR="000B139D">
          <w:rPr>
            <w:noProof/>
            <w:webHidden/>
          </w:rPr>
          <w:fldChar w:fldCharType="begin"/>
        </w:r>
        <w:r w:rsidR="000B139D">
          <w:rPr>
            <w:noProof/>
            <w:webHidden/>
          </w:rPr>
          <w:instrText xml:space="preserve"> PAGEREF _Toc56065388 \h </w:instrText>
        </w:r>
        <w:r w:rsidR="000B139D">
          <w:rPr>
            <w:noProof/>
            <w:webHidden/>
          </w:rPr>
        </w:r>
        <w:r w:rsidR="000B139D">
          <w:rPr>
            <w:noProof/>
            <w:webHidden/>
          </w:rPr>
          <w:fldChar w:fldCharType="separate"/>
        </w:r>
        <w:r w:rsidR="000B139D">
          <w:rPr>
            <w:noProof/>
            <w:webHidden/>
          </w:rPr>
          <w:t>4</w:t>
        </w:r>
        <w:r w:rsidR="000B139D">
          <w:rPr>
            <w:noProof/>
            <w:webHidden/>
          </w:rPr>
          <w:fldChar w:fldCharType="end"/>
        </w:r>
      </w:hyperlink>
    </w:p>
    <w:p w14:paraId="58B45900" w14:textId="0E2B182B" w:rsidR="000B139D" w:rsidRPr="00A82F5A" w:rsidRDefault="000B139D">
      <w:pPr>
        <w:pStyle w:val="Sommario2"/>
        <w:tabs>
          <w:tab w:val="left" w:pos="720"/>
        </w:tabs>
        <w:rPr>
          <w:rFonts w:ascii="Calibri" w:hAnsi="Calibri"/>
          <w:b w:val="0"/>
          <w:noProof/>
          <w:sz w:val="22"/>
          <w:szCs w:val="22"/>
        </w:rPr>
      </w:pPr>
      <w:hyperlink w:anchor="_Toc56065389" w:history="1">
        <w:r w:rsidRPr="007F1B0B">
          <w:rPr>
            <w:rStyle w:val="Collegamentoipertestuale"/>
            <w:noProof/>
          </w:rPr>
          <w:t>1.1</w:t>
        </w:r>
        <w:r w:rsidRPr="00A82F5A">
          <w:rPr>
            <w:rFonts w:ascii="Calibri" w:hAnsi="Calibri"/>
            <w:b w:val="0"/>
            <w:noProof/>
            <w:sz w:val="22"/>
            <w:szCs w:val="22"/>
          </w:rPr>
          <w:tab/>
        </w:r>
        <w:r w:rsidRPr="007F1B0B">
          <w:rPr>
            <w:rStyle w:val="Collegamentoipertestuale"/>
            <w:noProof/>
          </w:rPr>
          <w:t>Scopo del documento</w:t>
        </w:r>
        <w:r>
          <w:rPr>
            <w:noProof/>
            <w:webHidden/>
          </w:rPr>
          <w:tab/>
        </w:r>
        <w:r>
          <w:rPr>
            <w:noProof/>
            <w:webHidden/>
          </w:rPr>
          <w:fldChar w:fldCharType="begin"/>
        </w:r>
        <w:r>
          <w:rPr>
            <w:noProof/>
            <w:webHidden/>
          </w:rPr>
          <w:instrText xml:space="preserve"> PAGEREF _Toc56065389 \h </w:instrText>
        </w:r>
        <w:r>
          <w:rPr>
            <w:noProof/>
            <w:webHidden/>
          </w:rPr>
        </w:r>
        <w:r>
          <w:rPr>
            <w:noProof/>
            <w:webHidden/>
          </w:rPr>
          <w:fldChar w:fldCharType="separate"/>
        </w:r>
        <w:r>
          <w:rPr>
            <w:noProof/>
            <w:webHidden/>
          </w:rPr>
          <w:t>4</w:t>
        </w:r>
        <w:r>
          <w:rPr>
            <w:noProof/>
            <w:webHidden/>
          </w:rPr>
          <w:fldChar w:fldCharType="end"/>
        </w:r>
      </w:hyperlink>
    </w:p>
    <w:p w14:paraId="19C73104" w14:textId="12DCAF90" w:rsidR="000B139D" w:rsidRPr="00A82F5A" w:rsidRDefault="000B139D">
      <w:pPr>
        <w:pStyle w:val="Sommario2"/>
        <w:tabs>
          <w:tab w:val="left" w:pos="720"/>
        </w:tabs>
        <w:rPr>
          <w:rFonts w:ascii="Calibri" w:hAnsi="Calibri"/>
          <w:b w:val="0"/>
          <w:noProof/>
          <w:sz w:val="22"/>
          <w:szCs w:val="22"/>
        </w:rPr>
      </w:pPr>
      <w:hyperlink w:anchor="_Toc56065390" w:history="1">
        <w:r w:rsidRPr="007F1B0B">
          <w:rPr>
            <w:rStyle w:val="Collegamentoipertestuale"/>
            <w:noProof/>
          </w:rPr>
          <w:t>1.2</w:t>
        </w:r>
        <w:r w:rsidRPr="00A82F5A">
          <w:rPr>
            <w:rFonts w:ascii="Calibri" w:hAnsi="Calibri"/>
            <w:b w:val="0"/>
            <w:noProof/>
            <w:sz w:val="22"/>
            <w:szCs w:val="22"/>
          </w:rPr>
          <w:tab/>
        </w:r>
        <w:r w:rsidRPr="007F1B0B">
          <w:rPr>
            <w:rStyle w:val="Collegamentoipertestuale"/>
            <w:noProof/>
          </w:rPr>
          <w:t>Campo di applicazione</w:t>
        </w:r>
        <w:r>
          <w:rPr>
            <w:noProof/>
            <w:webHidden/>
          </w:rPr>
          <w:tab/>
        </w:r>
        <w:r>
          <w:rPr>
            <w:noProof/>
            <w:webHidden/>
          </w:rPr>
          <w:fldChar w:fldCharType="begin"/>
        </w:r>
        <w:r>
          <w:rPr>
            <w:noProof/>
            <w:webHidden/>
          </w:rPr>
          <w:instrText xml:space="preserve"> PAGEREF _Toc56065390 \h </w:instrText>
        </w:r>
        <w:r>
          <w:rPr>
            <w:noProof/>
            <w:webHidden/>
          </w:rPr>
        </w:r>
        <w:r>
          <w:rPr>
            <w:noProof/>
            <w:webHidden/>
          </w:rPr>
          <w:fldChar w:fldCharType="separate"/>
        </w:r>
        <w:r>
          <w:rPr>
            <w:noProof/>
            <w:webHidden/>
          </w:rPr>
          <w:t>4</w:t>
        </w:r>
        <w:r>
          <w:rPr>
            <w:noProof/>
            <w:webHidden/>
          </w:rPr>
          <w:fldChar w:fldCharType="end"/>
        </w:r>
      </w:hyperlink>
    </w:p>
    <w:p w14:paraId="09B01C08" w14:textId="4305D335" w:rsidR="000B139D" w:rsidRPr="00A82F5A" w:rsidRDefault="000B139D">
      <w:pPr>
        <w:pStyle w:val="Sommario1"/>
        <w:tabs>
          <w:tab w:val="left" w:pos="360"/>
        </w:tabs>
        <w:rPr>
          <w:rFonts w:ascii="Calibri" w:hAnsi="Calibri"/>
          <w:b w:val="0"/>
          <w:caps w:val="0"/>
          <w:noProof/>
          <w:sz w:val="22"/>
          <w:szCs w:val="22"/>
        </w:rPr>
      </w:pPr>
      <w:hyperlink w:anchor="_Toc56065391" w:history="1">
        <w:r w:rsidRPr="007F1B0B">
          <w:rPr>
            <w:rStyle w:val="Collegamentoipertestuale"/>
            <w:noProof/>
          </w:rPr>
          <w:t>2</w:t>
        </w:r>
        <w:r w:rsidRPr="00A82F5A">
          <w:rPr>
            <w:rFonts w:ascii="Calibri" w:hAnsi="Calibri"/>
            <w:b w:val="0"/>
            <w:caps w:val="0"/>
            <w:noProof/>
            <w:sz w:val="22"/>
            <w:szCs w:val="22"/>
          </w:rPr>
          <w:tab/>
        </w:r>
        <w:r w:rsidRPr="007F1B0B">
          <w:rPr>
            <w:rStyle w:val="Collegamentoipertestuale"/>
            <w:noProof/>
          </w:rPr>
          <w:t>Documenti di riferimento e definizioni</w:t>
        </w:r>
        <w:r>
          <w:rPr>
            <w:noProof/>
            <w:webHidden/>
          </w:rPr>
          <w:tab/>
        </w:r>
        <w:r>
          <w:rPr>
            <w:noProof/>
            <w:webHidden/>
          </w:rPr>
          <w:fldChar w:fldCharType="begin"/>
        </w:r>
        <w:r>
          <w:rPr>
            <w:noProof/>
            <w:webHidden/>
          </w:rPr>
          <w:instrText xml:space="preserve"> PAGEREF _Toc56065391 \h </w:instrText>
        </w:r>
        <w:r>
          <w:rPr>
            <w:noProof/>
            <w:webHidden/>
          </w:rPr>
        </w:r>
        <w:r>
          <w:rPr>
            <w:noProof/>
            <w:webHidden/>
          </w:rPr>
          <w:fldChar w:fldCharType="separate"/>
        </w:r>
        <w:r>
          <w:rPr>
            <w:noProof/>
            <w:webHidden/>
          </w:rPr>
          <w:t>5</w:t>
        </w:r>
        <w:r>
          <w:rPr>
            <w:noProof/>
            <w:webHidden/>
          </w:rPr>
          <w:fldChar w:fldCharType="end"/>
        </w:r>
      </w:hyperlink>
    </w:p>
    <w:p w14:paraId="44300D83" w14:textId="7CEE9F25" w:rsidR="000B139D" w:rsidRPr="00A82F5A" w:rsidRDefault="000B139D">
      <w:pPr>
        <w:pStyle w:val="Sommario2"/>
        <w:tabs>
          <w:tab w:val="left" w:pos="720"/>
        </w:tabs>
        <w:rPr>
          <w:rFonts w:ascii="Calibri" w:hAnsi="Calibri"/>
          <w:b w:val="0"/>
          <w:noProof/>
          <w:sz w:val="22"/>
          <w:szCs w:val="22"/>
        </w:rPr>
      </w:pPr>
      <w:hyperlink w:anchor="_Toc56065392" w:history="1">
        <w:r w:rsidRPr="007F1B0B">
          <w:rPr>
            <w:rStyle w:val="Collegamentoipertestuale"/>
            <w:noProof/>
          </w:rPr>
          <w:t>2.1</w:t>
        </w:r>
        <w:r w:rsidRPr="00A82F5A">
          <w:rPr>
            <w:rFonts w:ascii="Calibri" w:hAnsi="Calibri"/>
            <w:b w:val="0"/>
            <w:noProof/>
            <w:sz w:val="22"/>
            <w:szCs w:val="22"/>
          </w:rPr>
          <w:tab/>
        </w:r>
        <w:r w:rsidRPr="007F1B0B">
          <w:rPr>
            <w:rStyle w:val="Collegamentoipertestuale"/>
            <w:noProof/>
          </w:rPr>
          <w:t>Documenti di riferimento e correlati</w:t>
        </w:r>
        <w:r>
          <w:rPr>
            <w:noProof/>
            <w:webHidden/>
          </w:rPr>
          <w:tab/>
        </w:r>
        <w:r>
          <w:rPr>
            <w:noProof/>
            <w:webHidden/>
          </w:rPr>
          <w:fldChar w:fldCharType="begin"/>
        </w:r>
        <w:r>
          <w:rPr>
            <w:noProof/>
            <w:webHidden/>
          </w:rPr>
          <w:instrText xml:space="preserve"> PAGEREF _Toc56065392 \h </w:instrText>
        </w:r>
        <w:r>
          <w:rPr>
            <w:noProof/>
            <w:webHidden/>
          </w:rPr>
        </w:r>
        <w:r>
          <w:rPr>
            <w:noProof/>
            <w:webHidden/>
          </w:rPr>
          <w:fldChar w:fldCharType="separate"/>
        </w:r>
        <w:r>
          <w:rPr>
            <w:noProof/>
            <w:webHidden/>
          </w:rPr>
          <w:t>5</w:t>
        </w:r>
        <w:r>
          <w:rPr>
            <w:noProof/>
            <w:webHidden/>
          </w:rPr>
          <w:fldChar w:fldCharType="end"/>
        </w:r>
      </w:hyperlink>
    </w:p>
    <w:p w14:paraId="028333AF" w14:textId="020622EA" w:rsidR="000B139D" w:rsidRPr="00A82F5A" w:rsidRDefault="000B139D">
      <w:pPr>
        <w:pStyle w:val="Sommario2"/>
        <w:tabs>
          <w:tab w:val="left" w:pos="720"/>
        </w:tabs>
        <w:rPr>
          <w:rFonts w:ascii="Calibri" w:hAnsi="Calibri"/>
          <w:b w:val="0"/>
          <w:noProof/>
          <w:sz w:val="22"/>
          <w:szCs w:val="22"/>
        </w:rPr>
      </w:pPr>
      <w:hyperlink w:anchor="_Toc56065393" w:history="1">
        <w:r w:rsidRPr="007F1B0B">
          <w:rPr>
            <w:rStyle w:val="Collegamentoipertestuale"/>
            <w:noProof/>
          </w:rPr>
          <w:t>2.2</w:t>
        </w:r>
        <w:r w:rsidRPr="00A82F5A">
          <w:rPr>
            <w:rFonts w:ascii="Calibri" w:hAnsi="Calibri"/>
            <w:b w:val="0"/>
            <w:noProof/>
            <w:sz w:val="22"/>
            <w:szCs w:val="22"/>
          </w:rPr>
          <w:tab/>
        </w:r>
        <w:r w:rsidRPr="007F1B0B">
          <w:rPr>
            <w:rStyle w:val="Collegamentoipertestuale"/>
            <w:noProof/>
          </w:rPr>
          <w:t>Abbreviazioni e Definizioni</w:t>
        </w:r>
        <w:r>
          <w:rPr>
            <w:noProof/>
            <w:webHidden/>
          </w:rPr>
          <w:tab/>
        </w:r>
        <w:r>
          <w:rPr>
            <w:noProof/>
            <w:webHidden/>
          </w:rPr>
          <w:fldChar w:fldCharType="begin"/>
        </w:r>
        <w:r>
          <w:rPr>
            <w:noProof/>
            <w:webHidden/>
          </w:rPr>
          <w:instrText xml:space="preserve"> PAGEREF _Toc56065393 \h </w:instrText>
        </w:r>
        <w:r>
          <w:rPr>
            <w:noProof/>
            <w:webHidden/>
          </w:rPr>
        </w:r>
        <w:r>
          <w:rPr>
            <w:noProof/>
            <w:webHidden/>
          </w:rPr>
          <w:fldChar w:fldCharType="separate"/>
        </w:r>
        <w:r>
          <w:rPr>
            <w:noProof/>
            <w:webHidden/>
          </w:rPr>
          <w:t>5</w:t>
        </w:r>
        <w:r>
          <w:rPr>
            <w:noProof/>
            <w:webHidden/>
          </w:rPr>
          <w:fldChar w:fldCharType="end"/>
        </w:r>
      </w:hyperlink>
    </w:p>
    <w:p w14:paraId="7E6272EC" w14:textId="012FC898" w:rsidR="000B139D" w:rsidRPr="00A82F5A" w:rsidRDefault="000B139D">
      <w:pPr>
        <w:pStyle w:val="Sommario1"/>
        <w:tabs>
          <w:tab w:val="left" w:pos="360"/>
        </w:tabs>
        <w:rPr>
          <w:rFonts w:ascii="Calibri" w:hAnsi="Calibri"/>
          <w:b w:val="0"/>
          <w:caps w:val="0"/>
          <w:noProof/>
          <w:sz w:val="22"/>
          <w:szCs w:val="22"/>
        </w:rPr>
      </w:pPr>
      <w:hyperlink w:anchor="_Toc56065394" w:history="1">
        <w:r w:rsidRPr="007F1B0B">
          <w:rPr>
            <w:rStyle w:val="Collegamentoipertestuale"/>
            <w:noProof/>
          </w:rPr>
          <w:t>3</w:t>
        </w:r>
        <w:r w:rsidRPr="00A82F5A">
          <w:rPr>
            <w:rFonts w:ascii="Calibri" w:hAnsi="Calibri"/>
            <w:b w:val="0"/>
            <w:caps w:val="0"/>
            <w:noProof/>
            <w:sz w:val="22"/>
            <w:szCs w:val="22"/>
          </w:rPr>
          <w:tab/>
        </w:r>
        <w:r w:rsidRPr="007F1B0B">
          <w:rPr>
            <w:rStyle w:val="Collegamentoipertestuale"/>
            <w:noProof/>
          </w:rPr>
          <w:t>Requisiti</w:t>
        </w:r>
        <w:r>
          <w:rPr>
            <w:noProof/>
            <w:webHidden/>
          </w:rPr>
          <w:tab/>
        </w:r>
        <w:r>
          <w:rPr>
            <w:noProof/>
            <w:webHidden/>
          </w:rPr>
          <w:fldChar w:fldCharType="begin"/>
        </w:r>
        <w:r>
          <w:rPr>
            <w:noProof/>
            <w:webHidden/>
          </w:rPr>
          <w:instrText xml:space="preserve"> PAGEREF _Toc56065394 \h </w:instrText>
        </w:r>
        <w:r>
          <w:rPr>
            <w:noProof/>
            <w:webHidden/>
          </w:rPr>
        </w:r>
        <w:r>
          <w:rPr>
            <w:noProof/>
            <w:webHidden/>
          </w:rPr>
          <w:fldChar w:fldCharType="separate"/>
        </w:r>
        <w:r>
          <w:rPr>
            <w:noProof/>
            <w:webHidden/>
          </w:rPr>
          <w:t>6</w:t>
        </w:r>
        <w:r>
          <w:rPr>
            <w:noProof/>
            <w:webHidden/>
          </w:rPr>
          <w:fldChar w:fldCharType="end"/>
        </w:r>
      </w:hyperlink>
    </w:p>
    <w:p w14:paraId="21DFCA57" w14:textId="04264FD2" w:rsidR="000B139D" w:rsidRPr="00A82F5A" w:rsidRDefault="000B139D">
      <w:pPr>
        <w:pStyle w:val="Sommario2"/>
        <w:tabs>
          <w:tab w:val="left" w:pos="720"/>
        </w:tabs>
        <w:rPr>
          <w:rFonts w:ascii="Calibri" w:hAnsi="Calibri"/>
          <w:b w:val="0"/>
          <w:noProof/>
          <w:sz w:val="22"/>
          <w:szCs w:val="22"/>
        </w:rPr>
      </w:pPr>
      <w:hyperlink w:anchor="_Toc56065395" w:history="1">
        <w:r w:rsidRPr="007F1B0B">
          <w:rPr>
            <w:rStyle w:val="Collegamentoipertestuale"/>
            <w:noProof/>
          </w:rPr>
          <w:t>3.1</w:t>
        </w:r>
        <w:r w:rsidRPr="00A82F5A">
          <w:rPr>
            <w:rFonts w:ascii="Calibri" w:hAnsi="Calibri"/>
            <w:b w:val="0"/>
            <w:noProof/>
            <w:sz w:val="22"/>
            <w:szCs w:val="22"/>
          </w:rPr>
          <w:tab/>
        </w:r>
        <w:r w:rsidRPr="007F1B0B">
          <w:rPr>
            <w:rStyle w:val="Collegamentoipertestuale"/>
            <w:noProof/>
          </w:rPr>
          <w:t>Requisiti di Progetto</w:t>
        </w:r>
        <w:r>
          <w:rPr>
            <w:noProof/>
            <w:webHidden/>
          </w:rPr>
          <w:tab/>
        </w:r>
        <w:r>
          <w:rPr>
            <w:noProof/>
            <w:webHidden/>
          </w:rPr>
          <w:fldChar w:fldCharType="begin"/>
        </w:r>
        <w:r>
          <w:rPr>
            <w:noProof/>
            <w:webHidden/>
          </w:rPr>
          <w:instrText xml:space="preserve"> PAGEREF _Toc56065395 \h </w:instrText>
        </w:r>
        <w:r>
          <w:rPr>
            <w:noProof/>
            <w:webHidden/>
          </w:rPr>
        </w:r>
        <w:r>
          <w:rPr>
            <w:noProof/>
            <w:webHidden/>
          </w:rPr>
          <w:fldChar w:fldCharType="separate"/>
        </w:r>
        <w:r>
          <w:rPr>
            <w:noProof/>
            <w:webHidden/>
          </w:rPr>
          <w:t>6</w:t>
        </w:r>
        <w:r>
          <w:rPr>
            <w:noProof/>
            <w:webHidden/>
          </w:rPr>
          <w:fldChar w:fldCharType="end"/>
        </w:r>
      </w:hyperlink>
    </w:p>
    <w:p w14:paraId="216226BA" w14:textId="192DB9C6" w:rsidR="000B139D" w:rsidRPr="00A82F5A" w:rsidRDefault="000B139D">
      <w:pPr>
        <w:pStyle w:val="Sommario2"/>
        <w:tabs>
          <w:tab w:val="left" w:pos="720"/>
        </w:tabs>
        <w:rPr>
          <w:rFonts w:ascii="Calibri" w:hAnsi="Calibri"/>
          <w:b w:val="0"/>
          <w:noProof/>
          <w:sz w:val="22"/>
          <w:szCs w:val="22"/>
        </w:rPr>
      </w:pPr>
      <w:hyperlink w:anchor="_Toc56065396" w:history="1">
        <w:r w:rsidRPr="007F1B0B">
          <w:rPr>
            <w:rStyle w:val="Collegamentoipertestuale"/>
            <w:noProof/>
          </w:rPr>
          <w:t>3.2</w:t>
        </w:r>
        <w:r w:rsidRPr="00A82F5A">
          <w:rPr>
            <w:rFonts w:ascii="Calibri" w:hAnsi="Calibri"/>
            <w:b w:val="0"/>
            <w:noProof/>
            <w:sz w:val="22"/>
            <w:szCs w:val="22"/>
          </w:rPr>
          <w:tab/>
        </w:r>
        <w:r w:rsidRPr="007F1B0B">
          <w:rPr>
            <w:rStyle w:val="Collegamentoipertestuale"/>
            <w:noProof/>
          </w:rPr>
          <w:t>Impatto organizzativo</w:t>
        </w:r>
        <w:r>
          <w:rPr>
            <w:noProof/>
            <w:webHidden/>
          </w:rPr>
          <w:tab/>
        </w:r>
        <w:r>
          <w:rPr>
            <w:noProof/>
            <w:webHidden/>
          </w:rPr>
          <w:fldChar w:fldCharType="begin"/>
        </w:r>
        <w:r>
          <w:rPr>
            <w:noProof/>
            <w:webHidden/>
          </w:rPr>
          <w:instrText xml:space="preserve"> PAGEREF _Toc56065396 \h </w:instrText>
        </w:r>
        <w:r>
          <w:rPr>
            <w:noProof/>
            <w:webHidden/>
          </w:rPr>
        </w:r>
        <w:r>
          <w:rPr>
            <w:noProof/>
            <w:webHidden/>
          </w:rPr>
          <w:fldChar w:fldCharType="separate"/>
        </w:r>
        <w:r>
          <w:rPr>
            <w:noProof/>
            <w:webHidden/>
          </w:rPr>
          <w:t>7</w:t>
        </w:r>
        <w:r>
          <w:rPr>
            <w:noProof/>
            <w:webHidden/>
          </w:rPr>
          <w:fldChar w:fldCharType="end"/>
        </w:r>
      </w:hyperlink>
    </w:p>
    <w:p w14:paraId="4D746D1C" w14:textId="6D703AEB" w:rsidR="000B139D" w:rsidRPr="00A82F5A" w:rsidRDefault="000B139D">
      <w:pPr>
        <w:pStyle w:val="Sommario1"/>
        <w:tabs>
          <w:tab w:val="left" w:pos="360"/>
        </w:tabs>
        <w:rPr>
          <w:rFonts w:ascii="Calibri" w:hAnsi="Calibri"/>
          <w:b w:val="0"/>
          <w:caps w:val="0"/>
          <w:noProof/>
          <w:sz w:val="22"/>
          <w:szCs w:val="22"/>
        </w:rPr>
      </w:pPr>
      <w:hyperlink w:anchor="_Toc56065397" w:history="1">
        <w:r w:rsidRPr="007F1B0B">
          <w:rPr>
            <w:rStyle w:val="Collegamentoipertestuale"/>
            <w:noProof/>
          </w:rPr>
          <w:t>4</w:t>
        </w:r>
        <w:r w:rsidRPr="00A82F5A">
          <w:rPr>
            <w:rFonts w:ascii="Calibri" w:hAnsi="Calibri"/>
            <w:b w:val="0"/>
            <w:caps w:val="0"/>
            <w:noProof/>
            <w:sz w:val="22"/>
            <w:szCs w:val="22"/>
          </w:rPr>
          <w:tab/>
        </w:r>
        <w:r w:rsidRPr="007F1B0B">
          <w:rPr>
            <w:rStyle w:val="Collegamentoipertestuale"/>
            <w:noProof/>
          </w:rPr>
          <w:t>Obiettivi di Dettaglio</w:t>
        </w:r>
        <w:r>
          <w:rPr>
            <w:noProof/>
            <w:webHidden/>
          </w:rPr>
          <w:tab/>
        </w:r>
        <w:r>
          <w:rPr>
            <w:noProof/>
            <w:webHidden/>
          </w:rPr>
          <w:fldChar w:fldCharType="begin"/>
        </w:r>
        <w:r>
          <w:rPr>
            <w:noProof/>
            <w:webHidden/>
          </w:rPr>
          <w:instrText xml:space="preserve"> PAGEREF _Toc56065397 \h </w:instrText>
        </w:r>
        <w:r>
          <w:rPr>
            <w:noProof/>
            <w:webHidden/>
          </w:rPr>
        </w:r>
        <w:r>
          <w:rPr>
            <w:noProof/>
            <w:webHidden/>
          </w:rPr>
          <w:fldChar w:fldCharType="separate"/>
        </w:r>
        <w:r>
          <w:rPr>
            <w:noProof/>
            <w:webHidden/>
          </w:rPr>
          <w:t>8</w:t>
        </w:r>
        <w:r>
          <w:rPr>
            <w:noProof/>
            <w:webHidden/>
          </w:rPr>
          <w:fldChar w:fldCharType="end"/>
        </w:r>
      </w:hyperlink>
    </w:p>
    <w:p w14:paraId="068AA637" w14:textId="519376C5" w:rsidR="000B139D" w:rsidRPr="00A82F5A" w:rsidRDefault="000B139D">
      <w:pPr>
        <w:pStyle w:val="Sommario1"/>
        <w:tabs>
          <w:tab w:val="left" w:pos="360"/>
        </w:tabs>
        <w:rPr>
          <w:rFonts w:ascii="Calibri" w:hAnsi="Calibri"/>
          <w:b w:val="0"/>
          <w:caps w:val="0"/>
          <w:noProof/>
          <w:sz w:val="22"/>
          <w:szCs w:val="22"/>
        </w:rPr>
      </w:pPr>
      <w:hyperlink w:anchor="_Toc56065398" w:history="1">
        <w:r w:rsidRPr="007F1B0B">
          <w:rPr>
            <w:rStyle w:val="Collegamentoipertestuale"/>
            <w:noProof/>
          </w:rPr>
          <w:t>5</w:t>
        </w:r>
        <w:r w:rsidRPr="00A82F5A">
          <w:rPr>
            <w:rFonts w:ascii="Calibri" w:hAnsi="Calibri"/>
            <w:b w:val="0"/>
            <w:caps w:val="0"/>
            <w:noProof/>
            <w:sz w:val="22"/>
            <w:szCs w:val="22"/>
          </w:rPr>
          <w:tab/>
        </w:r>
        <w:r w:rsidRPr="007F1B0B">
          <w:rPr>
            <w:rStyle w:val="Collegamentoipertestuale"/>
            <w:noProof/>
          </w:rPr>
          <w:t>Specifiche della soluzione</w:t>
        </w:r>
        <w:r>
          <w:rPr>
            <w:noProof/>
            <w:webHidden/>
          </w:rPr>
          <w:tab/>
        </w:r>
        <w:r>
          <w:rPr>
            <w:noProof/>
            <w:webHidden/>
          </w:rPr>
          <w:fldChar w:fldCharType="begin"/>
        </w:r>
        <w:r>
          <w:rPr>
            <w:noProof/>
            <w:webHidden/>
          </w:rPr>
          <w:instrText xml:space="preserve"> PAGEREF _Toc56065398 \h </w:instrText>
        </w:r>
        <w:r>
          <w:rPr>
            <w:noProof/>
            <w:webHidden/>
          </w:rPr>
        </w:r>
        <w:r>
          <w:rPr>
            <w:noProof/>
            <w:webHidden/>
          </w:rPr>
          <w:fldChar w:fldCharType="separate"/>
        </w:r>
        <w:r>
          <w:rPr>
            <w:noProof/>
            <w:webHidden/>
          </w:rPr>
          <w:t>9</w:t>
        </w:r>
        <w:r>
          <w:rPr>
            <w:noProof/>
            <w:webHidden/>
          </w:rPr>
          <w:fldChar w:fldCharType="end"/>
        </w:r>
      </w:hyperlink>
    </w:p>
    <w:p w14:paraId="101733B2" w14:textId="1F8580F2" w:rsidR="000B139D" w:rsidRPr="00A82F5A" w:rsidRDefault="000B139D">
      <w:pPr>
        <w:pStyle w:val="Sommario2"/>
        <w:tabs>
          <w:tab w:val="left" w:pos="720"/>
        </w:tabs>
        <w:rPr>
          <w:rFonts w:ascii="Calibri" w:hAnsi="Calibri"/>
          <w:b w:val="0"/>
          <w:noProof/>
          <w:sz w:val="22"/>
          <w:szCs w:val="22"/>
        </w:rPr>
      </w:pPr>
      <w:hyperlink w:anchor="_Toc56065399" w:history="1">
        <w:r w:rsidRPr="007F1B0B">
          <w:rPr>
            <w:rStyle w:val="Collegamentoipertestuale"/>
            <w:noProof/>
          </w:rPr>
          <w:t>5.1</w:t>
        </w:r>
        <w:r w:rsidRPr="00A82F5A">
          <w:rPr>
            <w:rFonts w:ascii="Calibri" w:hAnsi="Calibri"/>
            <w:b w:val="0"/>
            <w:noProof/>
            <w:sz w:val="22"/>
            <w:szCs w:val="22"/>
          </w:rPr>
          <w:tab/>
        </w:r>
        <w:r w:rsidRPr="007F1B0B">
          <w:rPr>
            <w:rStyle w:val="Collegamentoipertestuale"/>
            <w:noProof/>
          </w:rPr>
          <w:t>SANZIONI: “Caratteristiche generali”</w:t>
        </w:r>
        <w:r>
          <w:rPr>
            <w:noProof/>
            <w:webHidden/>
          </w:rPr>
          <w:tab/>
        </w:r>
        <w:r>
          <w:rPr>
            <w:noProof/>
            <w:webHidden/>
          </w:rPr>
          <w:fldChar w:fldCharType="begin"/>
        </w:r>
        <w:r>
          <w:rPr>
            <w:noProof/>
            <w:webHidden/>
          </w:rPr>
          <w:instrText xml:space="preserve"> PAGEREF _Toc56065399 \h </w:instrText>
        </w:r>
        <w:r>
          <w:rPr>
            <w:noProof/>
            <w:webHidden/>
          </w:rPr>
        </w:r>
        <w:r>
          <w:rPr>
            <w:noProof/>
            <w:webHidden/>
          </w:rPr>
          <w:fldChar w:fldCharType="separate"/>
        </w:r>
        <w:r>
          <w:rPr>
            <w:noProof/>
            <w:webHidden/>
          </w:rPr>
          <w:t>9</w:t>
        </w:r>
        <w:r>
          <w:rPr>
            <w:noProof/>
            <w:webHidden/>
          </w:rPr>
          <w:fldChar w:fldCharType="end"/>
        </w:r>
      </w:hyperlink>
    </w:p>
    <w:p w14:paraId="6526F17A" w14:textId="4C363DE6" w:rsidR="000B139D" w:rsidRPr="00A82F5A" w:rsidRDefault="000B139D">
      <w:pPr>
        <w:pStyle w:val="Sommario3"/>
        <w:tabs>
          <w:tab w:val="left" w:pos="1080"/>
        </w:tabs>
        <w:rPr>
          <w:rFonts w:ascii="Calibri" w:hAnsi="Calibri"/>
          <w:noProof/>
          <w:sz w:val="22"/>
          <w:szCs w:val="22"/>
        </w:rPr>
      </w:pPr>
      <w:hyperlink w:anchor="_Toc56065400" w:history="1">
        <w:r w:rsidRPr="007F1B0B">
          <w:rPr>
            <w:rStyle w:val="Collegamentoipertestuale"/>
            <w:noProof/>
          </w:rPr>
          <w:t>5.1.1</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_ACC: “Accesso al sistema”</w:t>
        </w:r>
        <w:r>
          <w:rPr>
            <w:noProof/>
            <w:webHidden/>
          </w:rPr>
          <w:tab/>
        </w:r>
        <w:r>
          <w:rPr>
            <w:noProof/>
            <w:webHidden/>
          </w:rPr>
          <w:fldChar w:fldCharType="begin"/>
        </w:r>
        <w:r>
          <w:rPr>
            <w:noProof/>
            <w:webHidden/>
          </w:rPr>
          <w:instrText xml:space="preserve"> PAGEREF _Toc56065400 \h </w:instrText>
        </w:r>
        <w:r>
          <w:rPr>
            <w:noProof/>
            <w:webHidden/>
          </w:rPr>
        </w:r>
        <w:r>
          <w:rPr>
            <w:noProof/>
            <w:webHidden/>
          </w:rPr>
          <w:fldChar w:fldCharType="separate"/>
        </w:r>
        <w:r>
          <w:rPr>
            <w:noProof/>
            <w:webHidden/>
          </w:rPr>
          <w:t>11</w:t>
        </w:r>
        <w:r>
          <w:rPr>
            <w:noProof/>
            <w:webHidden/>
          </w:rPr>
          <w:fldChar w:fldCharType="end"/>
        </w:r>
      </w:hyperlink>
    </w:p>
    <w:p w14:paraId="220ACFE8" w14:textId="6E160F80" w:rsidR="000B139D" w:rsidRPr="00A82F5A" w:rsidRDefault="000B139D">
      <w:pPr>
        <w:pStyle w:val="Sommario3"/>
        <w:tabs>
          <w:tab w:val="left" w:pos="1080"/>
        </w:tabs>
        <w:rPr>
          <w:rFonts w:ascii="Calibri" w:hAnsi="Calibri"/>
          <w:noProof/>
          <w:sz w:val="22"/>
          <w:szCs w:val="22"/>
        </w:rPr>
      </w:pPr>
      <w:hyperlink w:anchor="_Toc56065401" w:history="1">
        <w:r w:rsidRPr="007F1B0B">
          <w:rPr>
            <w:rStyle w:val="Collegamentoipertestuale"/>
            <w:noProof/>
          </w:rPr>
          <w:t>5.1.2</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_CONF: “Configurazione”</w:t>
        </w:r>
        <w:r>
          <w:rPr>
            <w:noProof/>
            <w:webHidden/>
          </w:rPr>
          <w:tab/>
        </w:r>
        <w:r>
          <w:rPr>
            <w:noProof/>
            <w:webHidden/>
          </w:rPr>
          <w:fldChar w:fldCharType="begin"/>
        </w:r>
        <w:r>
          <w:rPr>
            <w:noProof/>
            <w:webHidden/>
          </w:rPr>
          <w:instrText xml:space="preserve"> PAGEREF _Toc56065401 \h </w:instrText>
        </w:r>
        <w:r>
          <w:rPr>
            <w:noProof/>
            <w:webHidden/>
          </w:rPr>
        </w:r>
        <w:r>
          <w:rPr>
            <w:noProof/>
            <w:webHidden/>
          </w:rPr>
          <w:fldChar w:fldCharType="separate"/>
        </w:r>
        <w:r>
          <w:rPr>
            <w:noProof/>
            <w:webHidden/>
          </w:rPr>
          <w:t>11</w:t>
        </w:r>
        <w:r>
          <w:rPr>
            <w:noProof/>
            <w:webHidden/>
          </w:rPr>
          <w:fldChar w:fldCharType="end"/>
        </w:r>
      </w:hyperlink>
    </w:p>
    <w:p w14:paraId="13D6B10E" w14:textId="0D93DF62" w:rsidR="000B139D" w:rsidRPr="00A82F5A" w:rsidRDefault="000B139D">
      <w:pPr>
        <w:pStyle w:val="Sommario3"/>
        <w:tabs>
          <w:tab w:val="left" w:pos="1080"/>
        </w:tabs>
        <w:rPr>
          <w:rFonts w:ascii="Calibri" w:hAnsi="Calibri"/>
          <w:noProof/>
          <w:sz w:val="22"/>
          <w:szCs w:val="22"/>
        </w:rPr>
      </w:pPr>
      <w:hyperlink w:anchor="_Toc56065402" w:history="1">
        <w:r w:rsidRPr="007F1B0B">
          <w:rPr>
            <w:rStyle w:val="Collegamentoipertestuale"/>
            <w:noProof/>
          </w:rPr>
          <w:t>5.1.3</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_INS: “Creazione di una generica sanzione”</w:t>
        </w:r>
        <w:r>
          <w:rPr>
            <w:noProof/>
            <w:webHidden/>
          </w:rPr>
          <w:tab/>
        </w:r>
        <w:r>
          <w:rPr>
            <w:noProof/>
            <w:webHidden/>
          </w:rPr>
          <w:fldChar w:fldCharType="begin"/>
        </w:r>
        <w:r>
          <w:rPr>
            <w:noProof/>
            <w:webHidden/>
          </w:rPr>
          <w:instrText xml:space="preserve"> PAGEREF _Toc56065402 \h </w:instrText>
        </w:r>
        <w:r>
          <w:rPr>
            <w:noProof/>
            <w:webHidden/>
          </w:rPr>
        </w:r>
        <w:r>
          <w:rPr>
            <w:noProof/>
            <w:webHidden/>
          </w:rPr>
          <w:fldChar w:fldCharType="separate"/>
        </w:r>
        <w:r>
          <w:rPr>
            <w:noProof/>
            <w:webHidden/>
          </w:rPr>
          <w:t>12</w:t>
        </w:r>
        <w:r>
          <w:rPr>
            <w:noProof/>
            <w:webHidden/>
          </w:rPr>
          <w:fldChar w:fldCharType="end"/>
        </w:r>
      </w:hyperlink>
    </w:p>
    <w:p w14:paraId="2E531B49" w14:textId="0A0663F5" w:rsidR="000B139D" w:rsidRPr="00A82F5A" w:rsidRDefault="000B139D">
      <w:pPr>
        <w:pStyle w:val="Sommario3"/>
        <w:tabs>
          <w:tab w:val="left" w:pos="1080"/>
        </w:tabs>
        <w:rPr>
          <w:rFonts w:ascii="Calibri" w:hAnsi="Calibri"/>
          <w:noProof/>
          <w:sz w:val="22"/>
          <w:szCs w:val="22"/>
        </w:rPr>
      </w:pPr>
      <w:hyperlink w:anchor="_Toc56065403" w:history="1">
        <w:r w:rsidRPr="007F1B0B">
          <w:rPr>
            <w:rStyle w:val="Collegamentoipertestuale"/>
            <w:noProof/>
          </w:rPr>
          <w:t>5.1.4</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_RIC: “Ricerca generica di una sanzione”</w:t>
        </w:r>
        <w:r>
          <w:rPr>
            <w:noProof/>
            <w:webHidden/>
          </w:rPr>
          <w:tab/>
        </w:r>
        <w:r>
          <w:rPr>
            <w:noProof/>
            <w:webHidden/>
          </w:rPr>
          <w:fldChar w:fldCharType="begin"/>
        </w:r>
        <w:r>
          <w:rPr>
            <w:noProof/>
            <w:webHidden/>
          </w:rPr>
          <w:instrText xml:space="preserve"> PAGEREF _Toc56065403 \h </w:instrText>
        </w:r>
        <w:r>
          <w:rPr>
            <w:noProof/>
            <w:webHidden/>
          </w:rPr>
        </w:r>
        <w:r>
          <w:rPr>
            <w:noProof/>
            <w:webHidden/>
          </w:rPr>
          <w:fldChar w:fldCharType="separate"/>
        </w:r>
        <w:r>
          <w:rPr>
            <w:noProof/>
            <w:webHidden/>
          </w:rPr>
          <w:t>12</w:t>
        </w:r>
        <w:r>
          <w:rPr>
            <w:noProof/>
            <w:webHidden/>
          </w:rPr>
          <w:fldChar w:fldCharType="end"/>
        </w:r>
      </w:hyperlink>
    </w:p>
    <w:p w14:paraId="454A9803" w14:textId="1202FFE7" w:rsidR="000B139D" w:rsidRPr="00A82F5A" w:rsidRDefault="000B139D">
      <w:pPr>
        <w:pStyle w:val="Sommario3"/>
        <w:tabs>
          <w:tab w:val="left" w:pos="1080"/>
        </w:tabs>
        <w:rPr>
          <w:rFonts w:ascii="Calibri" w:hAnsi="Calibri"/>
          <w:noProof/>
          <w:sz w:val="22"/>
          <w:szCs w:val="22"/>
        </w:rPr>
      </w:pPr>
      <w:hyperlink w:anchor="_Toc56065404" w:history="1">
        <w:r w:rsidRPr="007F1B0B">
          <w:rPr>
            <w:rStyle w:val="Collegamentoipertestuale"/>
            <w:noProof/>
          </w:rPr>
          <w:t>5.1.5</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_VIS: “Dettaglio sanzione”</w:t>
        </w:r>
        <w:r>
          <w:rPr>
            <w:noProof/>
            <w:webHidden/>
          </w:rPr>
          <w:tab/>
        </w:r>
        <w:r>
          <w:rPr>
            <w:noProof/>
            <w:webHidden/>
          </w:rPr>
          <w:fldChar w:fldCharType="begin"/>
        </w:r>
        <w:r>
          <w:rPr>
            <w:noProof/>
            <w:webHidden/>
          </w:rPr>
          <w:instrText xml:space="preserve"> PAGEREF _Toc56065404 \h </w:instrText>
        </w:r>
        <w:r>
          <w:rPr>
            <w:noProof/>
            <w:webHidden/>
          </w:rPr>
        </w:r>
        <w:r>
          <w:rPr>
            <w:noProof/>
            <w:webHidden/>
          </w:rPr>
          <w:fldChar w:fldCharType="separate"/>
        </w:r>
        <w:r>
          <w:rPr>
            <w:noProof/>
            <w:webHidden/>
          </w:rPr>
          <w:t>14</w:t>
        </w:r>
        <w:r>
          <w:rPr>
            <w:noProof/>
            <w:webHidden/>
          </w:rPr>
          <w:fldChar w:fldCharType="end"/>
        </w:r>
      </w:hyperlink>
    </w:p>
    <w:p w14:paraId="59B6726C" w14:textId="009142D2" w:rsidR="000B139D" w:rsidRPr="00A82F5A" w:rsidRDefault="000B139D">
      <w:pPr>
        <w:pStyle w:val="Sommario3"/>
        <w:tabs>
          <w:tab w:val="left" w:pos="1080"/>
        </w:tabs>
        <w:rPr>
          <w:rFonts w:ascii="Calibri" w:hAnsi="Calibri"/>
          <w:noProof/>
          <w:sz w:val="22"/>
          <w:szCs w:val="22"/>
        </w:rPr>
      </w:pPr>
      <w:hyperlink w:anchor="_Toc56065405" w:history="1">
        <w:r w:rsidRPr="007F1B0B">
          <w:rPr>
            <w:rStyle w:val="Collegamentoipertestuale"/>
            <w:noProof/>
          </w:rPr>
          <w:t>5.1.6</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_MOD: “Modifica sanzione”</w:t>
        </w:r>
        <w:r>
          <w:rPr>
            <w:noProof/>
            <w:webHidden/>
          </w:rPr>
          <w:tab/>
        </w:r>
        <w:r>
          <w:rPr>
            <w:noProof/>
            <w:webHidden/>
          </w:rPr>
          <w:fldChar w:fldCharType="begin"/>
        </w:r>
        <w:r>
          <w:rPr>
            <w:noProof/>
            <w:webHidden/>
          </w:rPr>
          <w:instrText xml:space="preserve"> PAGEREF _Toc56065405 \h </w:instrText>
        </w:r>
        <w:r>
          <w:rPr>
            <w:noProof/>
            <w:webHidden/>
          </w:rPr>
        </w:r>
        <w:r>
          <w:rPr>
            <w:noProof/>
            <w:webHidden/>
          </w:rPr>
          <w:fldChar w:fldCharType="separate"/>
        </w:r>
        <w:r>
          <w:rPr>
            <w:noProof/>
            <w:webHidden/>
          </w:rPr>
          <w:t>14</w:t>
        </w:r>
        <w:r>
          <w:rPr>
            <w:noProof/>
            <w:webHidden/>
          </w:rPr>
          <w:fldChar w:fldCharType="end"/>
        </w:r>
      </w:hyperlink>
    </w:p>
    <w:p w14:paraId="47507013" w14:textId="468D08BA" w:rsidR="000B139D" w:rsidRPr="00A82F5A" w:rsidRDefault="000B139D">
      <w:pPr>
        <w:pStyle w:val="Sommario2"/>
        <w:tabs>
          <w:tab w:val="left" w:pos="720"/>
        </w:tabs>
        <w:rPr>
          <w:rFonts w:ascii="Calibri" w:hAnsi="Calibri"/>
          <w:b w:val="0"/>
          <w:noProof/>
          <w:sz w:val="22"/>
          <w:szCs w:val="22"/>
        </w:rPr>
      </w:pPr>
      <w:hyperlink w:anchor="_Toc56065406" w:history="1">
        <w:r w:rsidRPr="007F1B0B">
          <w:rPr>
            <w:rStyle w:val="Collegamentoipertestuale"/>
            <w:noProof/>
          </w:rPr>
          <w:t>5.2</w:t>
        </w:r>
        <w:r w:rsidRPr="00A82F5A">
          <w:rPr>
            <w:rFonts w:ascii="Calibri" w:hAnsi="Calibri"/>
            <w:b w:val="0"/>
            <w:noProof/>
            <w:sz w:val="22"/>
            <w:szCs w:val="22"/>
          </w:rPr>
          <w:tab/>
        </w:r>
        <w:r w:rsidRPr="007F1B0B">
          <w:rPr>
            <w:rStyle w:val="Collegamentoipertestuale"/>
            <w:noProof/>
          </w:rPr>
          <w:t>Sanzione da “Controllo in itinere”</w:t>
        </w:r>
        <w:r>
          <w:rPr>
            <w:noProof/>
            <w:webHidden/>
          </w:rPr>
          <w:tab/>
        </w:r>
        <w:r>
          <w:rPr>
            <w:noProof/>
            <w:webHidden/>
          </w:rPr>
          <w:fldChar w:fldCharType="begin"/>
        </w:r>
        <w:r>
          <w:rPr>
            <w:noProof/>
            <w:webHidden/>
          </w:rPr>
          <w:instrText xml:space="preserve"> PAGEREF _Toc56065406 \h </w:instrText>
        </w:r>
        <w:r>
          <w:rPr>
            <w:noProof/>
            <w:webHidden/>
          </w:rPr>
        </w:r>
        <w:r>
          <w:rPr>
            <w:noProof/>
            <w:webHidden/>
          </w:rPr>
          <w:fldChar w:fldCharType="separate"/>
        </w:r>
        <w:r>
          <w:rPr>
            <w:noProof/>
            <w:webHidden/>
          </w:rPr>
          <w:t>14</w:t>
        </w:r>
        <w:r>
          <w:rPr>
            <w:noProof/>
            <w:webHidden/>
          </w:rPr>
          <w:fldChar w:fldCharType="end"/>
        </w:r>
      </w:hyperlink>
    </w:p>
    <w:p w14:paraId="73E876BF" w14:textId="24DCDECC" w:rsidR="000B139D" w:rsidRPr="00A82F5A" w:rsidRDefault="000B139D">
      <w:pPr>
        <w:pStyle w:val="Sommario3"/>
        <w:tabs>
          <w:tab w:val="left" w:pos="1080"/>
        </w:tabs>
        <w:rPr>
          <w:rFonts w:ascii="Calibri" w:hAnsi="Calibri"/>
          <w:noProof/>
          <w:sz w:val="22"/>
          <w:szCs w:val="22"/>
        </w:rPr>
      </w:pPr>
      <w:hyperlink w:anchor="_Toc56065407" w:history="1">
        <w:r w:rsidRPr="007F1B0B">
          <w:rPr>
            <w:rStyle w:val="Collegamentoipertestuale"/>
            <w:noProof/>
          </w:rPr>
          <w:t>5.2.1</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_MON_IT_INS: “Creazione sanzioni da controllo in itinere”</w:t>
        </w:r>
        <w:r>
          <w:rPr>
            <w:noProof/>
            <w:webHidden/>
          </w:rPr>
          <w:tab/>
        </w:r>
        <w:r>
          <w:rPr>
            <w:noProof/>
            <w:webHidden/>
          </w:rPr>
          <w:fldChar w:fldCharType="begin"/>
        </w:r>
        <w:r>
          <w:rPr>
            <w:noProof/>
            <w:webHidden/>
          </w:rPr>
          <w:instrText xml:space="preserve"> PAGEREF _Toc56065407 \h </w:instrText>
        </w:r>
        <w:r>
          <w:rPr>
            <w:noProof/>
            <w:webHidden/>
          </w:rPr>
        </w:r>
        <w:r>
          <w:rPr>
            <w:noProof/>
            <w:webHidden/>
          </w:rPr>
          <w:fldChar w:fldCharType="separate"/>
        </w:r>
        <w:r>
          <w:rPr>
            <w:noProof/>
            <w:webHidden/>
          </w:rPr>
          <w:t>15</w:t>
        </w:r>
        <w:r>
          <w:rPr>
            <w:noProof/>
            <w:webHidden/>
          </w:rPr>
          <w:fldChar w:fldCharType="end"/>
        </w:r>
      </w:hyperlink>
    </w:p>
    <w:p w14:paraId="3820622B" w14:textId="2DCFB122" w:rsidR="000B139D" w:rsidRPr="00A82F5A" w:rsidRDefault="000B139D">
      <w:pPr>
        <w:pStyle w:val="Sommario3"/>
        <w:tabs>
          <w:tab w:val="left" w:pos="1080"/>
        </w:tabs>
        <w:rPr>
          <w:rFonts w:ascii="Calibri" w:hAnsi="Calibri"/>
          <w:noProof/>
          <w:sz w:val="22"/>
          <w:szCs w:val="22"/>
        </w:rPr>
      </w:pPr>
      <w:hyperlink w:anchor="_Toc56065408" w:history="1">
        <w:r w:rsidRPr="007F1B0B">
          <w:rPr>
            <w:rStyle w:val="Collegamentoipertestuale"/>
            <w:noProof/>
          </w:rPr>
          <w:t>5.2.2</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_MON_IT_MOD: “Modifica sanzioni in itinere”</w:t>
        </w:r>
        <w:r>
          <w:rPr>
            <w:noProof/>
            <w:webHidden/>
          </w:rPr>
          <w:tab/>
        </w:r>
        <w:r>
          <w:rPr>
            <w:noProof/>
            <w:webHidden/>
          </w:rPr>
          <w:fldChar w:fldCharType="begin"/>
        </w:r>
        <w:r>
          <w:rPr>
            <w:noProof/>
            <w:webHidden/>
          </w:rPr>
          <w:instrText xml:space="preserve"> PAGEREF _Toc56065408 \h </w:instrText>
        </w:r>
        <w:r>
          <w:rPr>
            <w:noProof/>
            <w:webHidden/>
          </w:rPr>
        </w:r>
        <w:r>
          <w:rPr>
            <w:noProof/>
            <w:webHidden/>
          </w:rPr>
          <w:fldChar w:fldCharType="separate"/>
        </w:r>
        <w:r>
          <w:rPr>
            <w:noProof/>
            <w:webHidden/>
          </w:rPr>
          <w:t>16</w:t>
        </w:r>
        <w:r>
          <w:rPr>
            <w:noProof/>
            <w:webHidden/>
          </w:rPr>
          <w:fldChar w:fldCharType="end"/>
        </w:r>
      </w:hyperlink>
    </w:p>
    <w:p w14:paraId="4D62CAEF" w14:textId="3E57EA9B" w:rsidR="000B139D" w:rsidRPr="00A82F5A" w:rsidRDefault="000B139D">
      <w:pPr>
        <w:pStyle w:val="Sommario3"/>
        <w:tabs>
          <w:tab w:val="left" w:pos="1080"/>
        </w:tabs>
        <w:rPr>
          <w:rFonts w:ascii="Calibri" w:hAnsi="Calibri"/>
          <w:noProof/>
          <w:sz w:val="22"/>
          <w:szCs w:val="22"/>
        </w:rPr>
      </w:pPr>
      <w:hyperlink w:anchor="_Toc56065409" w:history="1">
        <w:r w:rsidRPr="007F1B0B">
          <w:rPr>
            <w:rStyle w:val="Collegamentoipertestuale"/>
            <w:noProof/>
          </w:rPr>
          <w:t>5.2.3</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_MON_IT_APP: “Approvazione e notifica delle sanzioni da controllo in itinere”</w:t>
        </w:r>
        <w:r>
          <w:rPr>
            <w:noProof/>
            <w:webHidden/>
          </w:rPr>
          <w:tab/>
        </w:r>
        <w:r>
          <w:rPr>
            <w:noProof/>
            <w:webHidden/>
          </w:rPr>
          <w:fldChar w:fldCharType="begin"/>
        </w:r>
        <w:r>
          <w:rPr>
            <w:noProof/>
            <w:webHidden/>
          </w:rPr>
          <w:instrText xml:space="preserve"> PAGEREF _Toc56065409 \h </w:instrText>
        </w:r>
        <w:r>
          <w:rPr>
            <w:noProof/>
            <w:webHidden/>
          </w:rPr>
        </w:r>
        <w:r>
          <w:rPr>
            <w:noProof/>
            <w:webHidden/>
          </w:rPr>
          <w:fldChar w:fldCharType="separate"/>
        </w:r>
        <w:r>
          <w:rPr>
            <w:noProof/>
            <w:webHidden/>
          </w:rPr>
          <w:t>19</w:t>
        </w:r>
        <w:r>
          <w:rPr>
            <w:noProof/>
            <w:webHidden/>
          </w:rPr>
          <w:fldChar w:fldCharType="end"/>
        </w:r>
      </w:hyperlink>
    </w:p>
    <w:p w14:paraId="62101F52" w14:textId="68DFED8B" w:rsidR="000B139D" w:rsidRPr="00A82F5A" w:rsidRDefault="000B139D">
      <w:pPr>
        <w:pStyle w:val="Sommario3"/>
        <w:tabs>
          <w:tab w:val="left" w:pos="1080"/>
        </w:tabs>
        <w:rPr>
          <w:rFonts w:ascii="Calibri" w:hAnsi="Calibri"/>
          <w:noProof/>
          <w:sz w:val="22"/>
          <w:szCs w:val="22"/>
        </w:rPr>
      </w:pPr>
      <w:hyperlink w:anchor="_Toc56065410" w:history="1">
        <w:r w:rsidRPr="007F1B0B">
          <w:rPr>
            <w:rStyle w:val="Collegamentoipertestuale"/>
            <w:noProof/>
          </w:rPr>
          <w:t>5.2.4</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_MON_IT_RIC: “Ricerca sanzione in itinere”</w:t>
        </w:r>
        <w:r>
          <w:rPr>
            <w:noProof/>
            <w:webHidden/>
          </w:rPr>
          <w:tab/>
        </w:r>
        <w:r>
          <w:rPr>
            <w:noProof/>
            <w:webHidden/>
          </w:rPr>
          <w:fldChar w:fldCharType="begin"/>
        </w:r>
        <w:r>
          <w:rPr>
            <w:noProof/>
            <w:webHidden/>
          </w:rPr>
          <w:instrText xml:space="preserve"> PAGEREF _Toc56065410 \h </w:instrText>
        </w:r>
        <w:r>
          <w:rPr>
            <w:noProof/>
            <w:webHidden/>
          </w:rPr>
        </w:r>
        <w:r>
          <w:rPr>
            <w:noProof/>
            <w:webHidden/>
          </w:rPr>
          <w:fldChar w:fldCharType="separate"/>
        </w:r>
        <w:r>
          <w:rPr>
            <w:noProof/>
            <w:webHidden/>
          </w:rPr>
          <w:t>20</w:t>
        </w:r>
        <w:r>
          <w:rPr>
            <w:noProof/>
            <w:webHidden/>
          </w:rPr>
          <w:fldChar w:fldCharType="end"/>
        </w:r>
      </w:hyperlink>
    </w:p>
    <w:p w14:paraId="1F8E673B" w14:textId="19482E8B" w:rsidR="000B139D" w:rsidRPr="00A82F5A" w:rsidRDefault="000B139D">
      <w:pPr>
        <w:pStyle w:val="Sommario3"/>
        <w:tabs>
          <w:tab w:val="left" w:pos="1080"/>
        </w:tabs>
        <w:rPr>
          <w:rFonts w:ascii="Calibri" w:hAnsi="Calibri"/>
          <w:noProof/>
          <w:sz w:val="22"/>
          <w:szCs w:val="22"/>
        </w:rPr>
      </w:pPr>
      <w:hyperlink w:anchor="_Toc56065411" w:history="1">
        <w:r w:rsidRPr="007F1B0B">
          <w:rPr>
            <w:rStyle w:val="Collegamentoipertestuale"/>
            <w:noProof/>
          </w:rPr>
          <w:t>5.2.5</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_MON_IT_VIS: “Dettaglio sanzione in itinere”</w:t>
        </w:r>
        <w:r>
          <w:rPr>
            <w:noProof/>
            <w:webHidden/>
          </w:rPr>
          <w:tab/>
        </w:r>
        <w:r>
          <w:rPr>
            <w:noProof/>
            <w:webHidden/>
          </w:rPr>
          <w:fldChar w:fldCharType="begin"/>
        </w:r>
        <w:r>
          <w:rPr>
            <w:noProof/>
            <w:webHidden/>
          </w:rPr>
          <w:instrText xml:space="preserve"> PAGEREF _Toc56065411 \h </w:instrText>
        </w:r>
        <w:r>
          <w:rPr>
            <w:noProof/>
            <w:webHidden/>
          </w:rPr>
        </w:r>
        <w:r>
          <w:rPr>
            <w:noProof/>
            <w:webHidden/>
          </w:rPr>
          <w:fldChar w:fldCharType="separate"/>
        </w:r>
        <w:r>
          <w:rPr>
            <w:noProof/>
            <w:webHidden/>
          </w:rPr>
          <w:t>22</w:t>
        </w:r>
        <w:r>
          <w:rPr>
            <w:noProof/>
            <w:webHidden/>
          </w:rPr>
          <w:fldChar w:fldCharType="end"/>
        </w:r>
      </w:hyperlink>
    </w:p>
    <w:p w14:paraId="351AFF20" w14:textId="24BC69C9" w:rsidR="000B139D" w:rsidRPr="00A82F5A" w:rsidRDefault="000B139D">
      <w:pPr>
        <w:pStyle w:val="Sommario2"/>
        <w:tabs>
          <w:tab w:val="left" w:pos="720"/>
        </w:tabs>
        <w:rPr>
          <w:rFonts w:ascii="Calibri" w:hAnsi="Calibri"/>
          <w:b w:val="0"/>
          <w:noProof/>
          <w:sz w:val="22"/>
          <w:szCs w:val="22"/>
        </w:rPr>
      </w:pPr>
      <w:hyperlink w:anchor="_Toc56065412" w:history="1">
        <w:r w:rsidRPr="007F1B0B">
          <w:rPr>
            <w:rStyle w:val="Collegamentoipertestuale"/>
            <w:noProof/>
          </w:rPr>
          <w:t>5.3</w:t>
        </w:r>
        <w:r w:rsidRPr="00A82F5A">
          <w:rPr>
            <w:rFonts w:ascii="Calibri" w:hAnsi="Calibri"/>
            <w:b w:val="0"/>
            <w:noProof/>
            <w:sz w:val="22"/>
            <w:szCs w:val="22"/>
          </w:rPr>
          <w:tab/>
        </w:r>
        <w:r w:rsidRPr="007F1B0B">
          <w:rPr>
            <w:rStyle w:val="Collegamentoipertestuale"/>
            <w:noProof/>
          </w:rPr>
          <w:t>Sanzioni da  “Controllo ex-post”</w:t>
        </w:r>
        <w:r>
          <w:rPr>
            <w:noProof/>
            <w:webHidden/>
          </w:rPr>
          <w:tab/>
        </w:r>
        <w:r>
          <w:rPr>
            <w:noProof/>
            <w:webHidden/>
          </w:rPr>
          <w:fldChar w:fldCharType="begin"/>
        </w:r>
        <w:r>
          <w:rPr>
            <w:noProof/>
            <w:webHidden/>
          </w:rPr>
          <w:instrText xml:space="preserve"> PAGEREF _Toc56065412 \h </w:instrText>
        </w:r>
        <w:r>
          <w:rPr>
            <w:noProof/>
            <w:webHidden/>
          </w:rPr>
        </w:r>
        <w:r>
          <w:rPr>
            <w:noProof/>
            <w:webHidden/>
          </w:rPr>
          <w:fldChar w:fldCharType="separate"/>
        </w:r>
        <w:r>
          <w:rPr>
            <w:noProof/>
            <w:webHidden/>
          </w:rPr>
          <w:t>24</w:t>
        </w:r>
        <w:r>
          <w:rPr>
            <w:noProof/>
            <w:webHidden/>
          </w:rPr>
          <w:fldChar w:fldCharType="end"/>
        </w:r>
      </w:hyperlink>
    </w:p>
    <w:p w14:paraId="67BA4D68" w14:textId="27BE01EA" w:rsidR="000B139D" w:rsidRPr="00A82F5A" w:rsidRDefault="000B139D">
      <w:pPr>
        <w:pStyle w:val="Sommario2"/>
        <w:tabs>
          <w:tab w:val="left" w:pos="720"/>
        </w:tabs>
        <w:rPr>
          <w:rFonts w:ascii="Calibri" w:hAnsi="Calibri"/>
          <w:b w:val="0"/>
          <w:noProof/>
          <w:sz w:val="22"/>
          <w:szCs w:val="22"/>
        </w:rPr>
      </w:pPr>
      <w:hyperlink w:anchor="_Toc56065413" w:history="1">
        <w:r w:rsidRPr="007F1B0B">
          <w:rPr>
            <w:rStyle w:val="Collegamentoipertestuale"/>
            <w:noProof/>
          </w:rPr>
          <w:t>5.4</w:t>
        </w:r>
        <w:r w:rsidRPr="00A82F5A">
          <w:rPr>
            <w:rFonts w:ascii="Calibri" w:hAnsi="Calibri"/>
            <w:b w:val="0"/>
            <w:noProof/>
            <w:sz w:val="22"/>
            <w:szCs w:val="22"/>
          </w:rPr>
          <w:tab/>
        </w:r>
        <w:r w:rsidRPr="007F1B0B">
          <w:rPr>
            <w:rStyle w:val="Collegamentoipertestuale"/>
            <w:noProof/>
          </w:rPr>
          <w:t>Sanzioni da  “Placement”</w:t>
        </w:r>
        <w:r>
          <w:rPr>
            <w:noProof/>
            <w:webHidden/>
          </w:rPr>
          <w:tab/>
        </w:r>
        <w:r>
          <w:rPr>
            <w:noProof/>
            <w:webHidden/>
          </w:rPr>
          <w:fldChar w:fldCharType="begin"/>
        </w:r>
        <w:r>
          <w:rPr>
            <w:noProof/>
            <w:webHidden/>
          </w:rPr>
          <w:instrText xml:space="preserve"> PAGEREF _Toc56065413 \h </w:instrText>
        </w:r>
        <w:r>
          <w:rPr>
            <w:noProof/>
            <w:webHidden/>
          </w:rPr>
        </w:r>
        <w:r>
          <w:rPr>
            <w:noProof/>
            <w:webHidden/>
          </w:rPr>
          <w:fldChar w:fldCharType="separate"/>
        </w:r>
        <w:r>
          <w:rPr>
            <w:noProof/>
            <w:webHidden/>
          </w:rPr>
          <w:t>24</w:t>
        </w:r>
        <w:r>
          <w:rPr>
            <w:noProof/>
            <w:webHidden/>
          </w:rPr>
          <w:fldChar w:fldCharType="end"/>
        </w:r>
      </w:hyperlink>
    </w:p>
    <w:p w14:paraId="7138865D" w14:textId="17DB1815" w:rsidR="000B139D" w:rsidRPr="00A82F5A" w:rsidRDefault="000B139D">
      <w:pPr>
        <w:pStyle w:val="Sommario3"/>
        <w:tabs>
          <w:tab w:val="left" w:pos="1080"/>
        </w:tabs>
        <w:rPr>
          <w:rFonts w:ascii="Calibri" w:hAnsi="Calibri"/>
          <w:noProof/>
          <w:sz w:val="22"/>
          <w:szCs w:val="22"/>
        </w:rPr>
      </w:pPr>
      <w:hyperlink w:anchor="_Toc56065414" w:history="1">
        <w:r w:rsidRPr="007F1B0B">
          <w:rPr>
            <w:rStyle w:val="Collegamentoipertestuale"/>
            <w:noProof/>
          </w:rPr>
          <w:t>5.4.1</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_PLA_INS: Crea sanzione da placement</w:t>
        </w:r>
        <w:r>
          <w:rPr>
            <w:noProof/>
            <w:webHidden/>
          </w:rPr>
          <w:tab/>
        </w:r>
        <w:r>
          <w:rPr>
            <w:noProof/>
            <w:webHidden/>
          </w:rPr>
          <w:fldChar w:fldCharType="begin"/>
        </w:r>
        <w:r>
          <w:rPr>
            <w:noProof/>
            <w:webHidden/>
          </w:rPr>
          <w:instrText xml:space="preserve"> PAGEREF _Toc56065414 \h </w:instrText>
        </w:r>
        <w:r>
          <w:rPr>
            <w:noProof/>
            <w:webHidden/>
          </w:rPr>
        </w:r>
        <w:r>
          <w:rPr>
            <w:noProof/>
            <w:webHidden/>
          </w:rPr>
          <w:fldChar w:fldCharType="separate"/>
        </w:r>
        <w:r>
          <w:rPr>
            <w:noProof/>
            <w:webHidden/>
          </w:rPr>
          <w:t>25</w:t>
        </w:r>
        <w:r>
          <w:rPr>
            <w:noProof/>
            <w:webHidden/>
          </w:rPr>
          <w:fldChar w:fldCharType="end"/>
        </w:r>
      </w:hyperlink>
    </w:p>
    <w:p w14:paraId="20879A18" w14:textId="2906E44B" w:rsidR="000B139D" w:rsidRPr="00A82F5A" w:rsidRDefault="000B139D">
      <w:pPr>
        <w:pStyle w:val="Sommario3"/>
        <w:tabs>
          <w:tab w:val="left" w:pos="1080"/>
        </w:tabs>
        <w:rPr>
          <w:rFonts w:ascii="Calibri" w:hAnsi="Calibri"/>
          <w:noProof/>
          <w:sz w:val="22"/>
          <w:szCs w:val="22"/>
        </w:rPr>
      </w:pPr>
      <w:hyperlink w:anchor="_Toc56065415" w:history="1">
        <w:r w:rsidRPr="007F1B0B">
          <w:rPr>
            <w:rStyle w:val="Collegamentoipertestuale"/>
            <w:noProof/>
          </w:rPr>
          <w:t>5.4.2</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_PLA_MOD: Modifica sanzione da placement</w:t>
        </w:r>
        <w:r>
          <w:rPr>
            <w:noProof/>
            <w:webHidden/>
          </w:rPr>
          <w:tab/>
        </w:r>
        <w:r>
          <w:rPr>
            <w:noProof/>
            <w:webHidden/>
          </w:rPr>
          <w:fldChar w:fldCharType="begin"/>
        </w:r>
        <w:r>
          <w:rPr>
            <w:noProof/>
            <w:webHidden/>
          </w:rPr>
          <w:instrText xml:space="preserve"> PAGEREF _Toc56065415 \h </w:instrText>
        </w:r>
        <w:r>
          <w:rPr>
            <w:noProof/>
            <w:webHidden/>
          </w:rPr>
        </w:r>
        <w:r>
          <w:rPr>
            <w:noProof/>
            <w:webHidden/>
          </w:rPr>
          <w:fldChar w:fldCharType="separate"/>
        </w:r>
        <w:r>
          <w:rPr>
            <w:noProof/>
            <w:webHidden/>
          </w:rPr>
          <w:t>25</w:t>
        </w:r>
        <w:r>
          <w:rPr>
            <w:noProof/>
            <w:webHidden/>
          </w:rPr>
          <w:fldChar w:fldCharType="end"/>
        </w:r>
      </w:hyperlink>
    </w:p>
    <w:p w14:paraId="0D2F4B63" w14:textId="2A7483DD" w:rsidR="000B139D" w:rsidRPr="00A82F5A" w:rsidRDefault="000B139D">
      <w:pPr>
        <w:pStyle w:val="Sommario3"/>
        <w:tabs>
          <w:tab w:val="left" w:pos="1080"/>
        </w:tabs>
        <w:rPr>
          <w:rFonts w:ascii="Calibri" w:hAnsi="Calibri"/>
          <w:noProof/>
          <w:sz w:val="22"/>
          <w:szCs w:val="22"/>
        </w:rPr>
      </w:pPr>
      <w:hyperlink w:anchor="_Toc56065416" w:history="1">
        <w:r w:rsidRPr="007F1B0B">
          <w:rPr>
            <w:rStyle w:val="Collegamentoipertestuale"/>
            <w:noProof/>
          </w:rPr>
          <w:t>5.4.3</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_PLA_APP: “Approvazione e notifica della sanzione da placement”</w:t>
        </w:r>
        <w:r>
          <w:rPr>
            <w:noProof/>
            <w:webHidden/>
          </w:rPr>
          <w:tab/>
        </w:r>
        <w:r>
          <w:rPr>
            <w:noProof/>
            <w:webHidden/>
          </w:rPr>
          <w:fldChar w:fldCharType="begin"/>
        </w:r>
        <w:r>
          <w:rPr>
            <w:noProof/>
            <w:webHidden/>
          </w:rPr>
          <w:instrText xml:space="preserve"> PAGEREF _Toc56065416 \h </w:instrText>
        </w:r>
        <w:r>
          <w:rPr>
            <w:noProof/>
            <w:webHidden/>
          </w:rPr>
        </w:r>
        <w:r>
          <w:rPr>
            <w:noProof/>
            <w:webHidden/>
          </w:rPr>
          <w:fldChar w:fldCharType="separate"/>
        </w:r>
        <w:r>
          <w:rPr>
            <w:noProof/>
            <w:webHidden/>
          </w:rPr>
          <w:t>27</w:t>
        </w:r>
        <w:r>
          <w:rPr>
            <w:noProof/>
            <w:webHidden/>
          </w:rPr>
          <w:fldChar w:fldCharType="end"/>
        </w:r>
      </w:hyperlink>
    </w:p>
    <w:p w14:paraId="6A6BBF13" w14:textId="10674BE3" w:rsidR="000B139D" w:rsidRPr="00A82F5A" w:rsidRDefault="000B139D">
      <w:pPr>
        <w:pStyle w:val="Sommario3"/>
        <w:tabs>
          <w:tab w:val="left" w:pos="1080"/>
        </w:tabs>
        <w:rPr>
          <w:rFonts w:ascii="Calibri" w:hAnsi="Calibri"/>
          <w:noProof/>
          <w:sz w:val="22"/>
          <w:szCs w:val="22"/>
        </w:rPr>
      </w:pPr>
      <w:hyperlink w:anchor="_Toc56065417" w:history="1">
        <w:r w:rsidRPr="007F1B0B">
          <w:rPr>
            <w:rStyle w:val="Collegamentoipertestuale"/>
            <w:noProof/>
          </w:rPr>
          <w:t>5.4.4</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_PLA_RIC: “Ricerca sanzione da placement”</w:t>
        </w:r>
        <w:r>
          <w:rPr>
            <w:noProof/>
            <w:webHidden/>
          </w:rPr>
          <w:tab/>
        </w:r>
        <w:r>
          <w:rPr>
            <w:noProof/>
            <w:webHidden/>
          </w:rPr>
          <w:fldChar w:fldCharType="begin"/>
        </w:r>
        <w:r>
          <w:rPr>
            <w:noProof/>
            <w:webHidden/>
          </w:rPr>
          <w:instrText xml:space="preserve"> PAGEREF _Toc56065417 \h </w:instrText>
        </w:r>
        <w:r>
          <w:rPr>
            <w:noProof/>
            <w:webHidden/>
          </w:rPr>
        </w:r>
        <w:r>
          <w:rPr>
            <w:noProof/>
            <w:webHidden/>
          </w:rPr>
          <w:fldChar w:fldCharType="separate"/>
        </w:r>
        <w:r>
          <w:rPr>
            <w:noProof/>
            <w:webHidden/>
          </w:rPr>
          <w:t>27</w:t>
        </w:r>
        <w:r>
          <w:rPr>
            <w:noProof/>
            <w:webHidden/>
          </w:rPr>
          <w:fldChar w:fldCharType="end"/>
        </w:r>
      </w:hyperlink>
    </w:p>
    <w:p w14:paraId="428E18E3" w14:textId="7F2A8BB1" w:rsidR="000B139D" w:rsidRPr="00A82F5A" w:rsidRDefault="000B139D">
      <w:pPr>
        <w:pStyle w:val="Sommario3"/>
        <w:tabs>
          <w:tab w:val="left" w:pos="1080"/>
        </w:tabs>
        <w:rPr>
          <w:rFonts w:ascii="Calibri" w:hAnsi="Calibri"/>
          <w:noProof/>
          <w:sz w:val="22"/>
          <w:szCs w:val="22"/>
        </w:rPr>
      </w:pPr>
      <w:hyperlink w:anchor="_Toc56065418" w:history="1">
        <w:r w:rsidRPr="007F1B0B">
          <w:rPr>
            <w:rStyle w:val="Collegamentoipertestuale"/>
            <w:noProof/>
          </w:rPr>
          <w:t>5.4.5</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_PLA_VIS: “Dettaglio sanzione da placement”</w:t>
        </w:r>
        <w:r>
          <w:rPr>
            <w:noProof/>
            <w:webHidden/>
          </w:rPr>
          <w:tab/>
        </w:r>
        <w:r>
          <w:rPr>
            <w:noProof/>
            <w:webHidden/>
          </w:rPr>
          <w:fldChar w:fldCharType="begin"/>
        </w:r>
        <w:r>
          <w:rPr>
            <w:noProof/>
            <w:webHidden/>
          </w:rPr>
          <w:instrText xml:space="preserve"> PAGEREF _Toc56065418 \h </w:instrText>
        </w:r>
        <w:r>
          <w:rPr>
            <w:noProof/>
            <w:webHidden/>
          </w:rPr>
        </w:r>
        <w:r>
          <w:rPr>
            <w:noProof/>
            <w:webHidden/>
          </w:rPr>
          <w:fldChar w:fldCharType="separate"/>
        </w:r>
        <w:r>
          <w:rPr>
            <w:noProof/>
            <w:webHidden/>
          </w:rPr>
          <w:t>29</w:t>
        </w:r>
        <w:r>
          <w:rPr>
            <w:noProof/>
            <w:webHidden/>
          </w:rPr>
          <w:fldChar w:fldCharType="end"/>
        </w:r>
      </w:hyperlink>
    </w:p>
    <w:p w14:paraId="605DA643" w14:textId="2C93692E" w:rsidR="000B139D" w:rsidRPr="00A82F5A" w:rsidRDefault="000B139D">
      <w:pPr>
        <w:pStyle w:val="Sommario2"/>
        <w:tabs>
          <w:tab w:val="left" w:pos="720"/>
        </w:tabs>
        <w:rPr>
          <w:rFonts w:ascii="Calibri" w:hAnsi="Calibri"/>
          <w:b w:val="0"/>
          <w:noProof/>
          <w:sz w:val="22"/>
          <w:szCs w:val="22"/>
        </w:rPr>
      </w:pPr>
      <w:hyperlink w:anchor="_Toc56065419" w:history="1">
        <w:r w:rsidRPr="007F1B0B">
          <w:rPr>
            <w:rStyle w:val="Collegamentoipertestuale"/>
            <w:bCs/>
            <w:noProof/>
          </w:rPr>
          <w:t>5.5</w:t>
        </w:r>
        <w:r w:rsidRPr="00A82F5A">
          <w:rPr>
            <w:rFonts w:ascii="Calibri" w:hAnsi="Calibri"/>
            <w:b w:val="0"/>
            <w:noProof/>
            <w:sz w:val="22"/>
            <w:szCs w:val="22"/>
          </w:rPr>
          <w:tab/>
        </w:r>
        <w:r w:rsidRPr="007F1B0B">
          <w:rPr>
            <w:rStyle w:val="Collegamentoipertestuale"/>
            <w:bCs/>
            <w:noProof/>
          </w:rPr>
          <w:t>Sanzioni da  Dichiarazioni e Versamenti</w:t>
        </w:r>
        <w:r>
          <w:rPr>
            <w:noProof/>
            <w:webHidden/>
          </w:rPr>
          <w:tab/>
        </w:r>
        <w:r>
          <w:rPr>
            <w:noProof/>
            <w:webHidden/>
          </w:rPr>
          <w:fldChar w:fldCharType="begin"/>
        </w:r>
        <w:r>
          <w:rPr>
            <w:noProof/>
            <w:webHidden/>
          </w:rPr>
          <w:instrText xml:space="preserve"> PAGEREF _Toc56065419 \h </w:instrText>
        </w:r>
        <w:r>
          <w:rPr>
            <w:noProof/>
            <w:webHidden/>
          </w:rPr>
        </w:r>
        <w:r>
          <w:rPr>
            <w:noProof/>
            <w:webHidden/>
          </w:rPr>
          <w:fldChar w:fldCharType="separate"/>
        </w:r>
        <w:r>
          <w:rPr>
            <w:noProof/>
            <w:webHidden/>
          </w:rPr>
          <w:t>30</w:t>
        </w:r>
        <w:r>
          <w:rPr>
            <w:noProof/>
            <w:webHidden/>
          </w:rPr>
          <w:fldChar w:fldCharType="end"/>
        </w:r>
      </w:hyperlink>
    </w:p>
    <w:p w14:paraId="03C04477" w14:textId="0AF3B666" w:rsidR="000B139D" w:rsidRPr="00A82F5A" w:rsidRDefault="000B139D">
      <w:pPr>
        <w:pStyle w:val="Sommario3"/>
        <w:tabs>
          <w:tab w:val="left" w:pos="1080"/>
        </w:tabs>
        <w:rPr>
          <w:rFonts w:ascii="Calibri" w:hAnsi="Calibri"/>
          <w:noProof/>
          <w:sz w:val="22"/>
          <w:szCs w:val="22"/>
        </w:rPr>
      </w:pPr>
      <w:hyperlink w:anchor="_Toc56065420" w:history="1">
        <w:r w:rsidRPr="007F1B0B">
          <w:rPr>
            <w:rStyle w:val="Collegamentoipertestuale"/>
            <w:noProof/>
          </w:rPr>
          <w:t>5.5.1</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_VER_INS: “Crea sanzione omesso versamento”</w:t>
        </w:r>
        <w:r>
          <w:rPr>
            <w:noProof/>
            <w:webHidden/>
          </w:rPr>
          <w:tab/>
        </w:r>
        <w:r>
          <w:rPr>
            <w:noProof/>
            <w:webHidden/>
          </w:rPr>
          <w:fldChar w:fldCharType="begin"/>
        </w:r>
        <w:r>
          <w:rPr>
            <w:noProof/>
            <w:webHidden/>
          </w:rPr>
          <w:instrText xml:space="preserve"> PAGEREF _Toc56065420 \h </w:instrText>
        </w:r>
        <w:r>
          <w:rPr>
            <w:noProof/>
            <w:webHidden/>
          </w:rPr>
        </w:r>
        <w:r>
          <w:rPr>
            <w:noProof/>
            <w:webHidden/>
          </w:rPr>
          <w:fldChar w:fldCharType="separate"/>
        </w:r>
        <w:r>
          <w:rPr>
            <w:noProof/>
            <w:webHidden/>
          </w:rPr>
          <w:t>31</w:t>
        </w:r>
        <w:r>
          <w:rPr>
            <w:noProof/>
            <w:webHidden/>
          </w:rPr>
          <w:fldChar w:fldCharType="end"/>
        </w:r>
      </w:hyperlink>
    </w:p>
    <w:p w14:paraId="020F40D5" w14:textId="312B4B04" w:rsidR="000B139D" w:rsidRPr="00A82F5A" w:rsidRDefault="000B139D">
      <w:pPr>
        <w:pStyle w:val="Sommario3"/>
        <w:tabs>
          <w:tab w:val="left" w:pos="1080"/>
        </w:tabs>
        <w:rPr>
          <w:rFonts w:ascii="Calibri" w:hAnsi="Calibri"/>
          <w:noProof/>
          <w:sz w:val="22"/>
          <w:szCs w:val="22"/>
        </w:rPr>
      </w:pPr>
      <w:hyperlink w:anchor="_Toc56065421" w:history="1">
        <w:r w:rsidRPr="007F1B0B">
          <w:rPr>
            <w:rStyle w:val="Collegamentoipertestuale"/>
            <w:noProof/>
          </w:rPr>
          <w:t>5.5.2</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_DICH_INS: “Crea sanzione omessa dichiarazione”</w:t>
        </w:r>
        <w:r>
          <w:rPr>
            <w:noProof/>
            <w:webHidden/>
          </w:rPr>
          <w:tab/>
        </w:r>
        <w:r>
          <w:rPr>
            <w:noProof/>
            <w:webHidden/>
          </w:rPr>
          <w:fldChar w:fldCharType="begin"/>
        </w:r>
        <w:r>
          <w:rPr>
            <w:noProof/>
            <w:webHidden/>
          </w:rPr>
          <w:instrText xml:space="preserve"> PAGEREF _Toc56065421 \h </w:instrText>
        </w:r>
        <w:r>
          <w:rPr>
            <w:noProof/>
            <w:webHidden/>
          </w:rPr>
        </w:r>
        <w:r>
          <w:rPr>
            <w:noProof/>
            <w:webHidden/>
          </w:rPr>
          <w:fldChar w:fldCharType="separate"/>
        </w:r>
        <w:r>
          <w:rPr>
            <w:noProof/>
            <w:webHidden/>
          </w:rPr>
          <w:t>31</w:t>
        </w:r>
        <w:r>
          <w:rPr>
            <w:noProof/>
            <w:webHidden/>
          </w:rPr>
          <w:fldChar w:fldCharType="end"/>
        </w:r>
      </w:hyperlink>
    </w:p>
    <w:p w14:paraId="1E36D651" w14:textId="30C3070C" w:rsidR="000B139D" w:rsidRPr="00A82F5A" w:rsidRDefault="000B139D">
      <w:pPr>
        <w:pStyle w:val="Sommario3"/>
        <w:tabs>
          <w:tab w:val="left" w:pos="1080"/>
        </w:tabs>
        <w:rPr>
          <w:rFonts w:ascii="Calibri" w:hAnsi="Calibri"/>
          <w:noProof/>
          <w:sz w:val="22"/>
          <w:szCs w:val="22"/>
        </w:rPr>
      </w:pPr>
      <w:hyperlink w:anchor="_Toc56065422" w:history="1">
        <w:r w:rsidRPr="007F1B0B">
          <w:rPr>
            <w:rStyle w:val="Collegamentoipertestuale"/>
            <w:noProof/>
          </w:rPr>
          <w:t>5.5.3</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_VER_MOD: “Modifica sanzione omessa dichiarazione o versamenti”</w:t>
        </w:r>
        <w:r>
          <w:rPr>
            <w:noProof/>
            <w:webHidden/>
          </w:rPr>
          <w:tab/>
        </w:r>
        <w:r>
          <w:rPr>
            <w:noProof/>
            <w:webHidden/>
          </w:rPr>
          <w:fldChar w:fldCharType="begin"/>
        </w:r>
        <w:r>
          <w:rPr>
            <w:noProof/>
            <w:webHidden/>
          </w:rPr>
          <w:instrText xml:space="preserve"> PAGEREF _Toc56065422 \h </w:instrText>
        </w:r>
        <w:r>
          <w:rPr>
            <w:noProof/>
            <w:webHidden/>
          </w:rPr>
        </w:r>
        <w:r>
          <w:rPr>
            <w:noProof/>
            <w:webHidden/>
          </w:rPr>
          <w:fldChar w:fldCharType="separate"/>
        </w:r>
        <w:r>
          <w:rPr>
            <w:noProof/>
            <w:webHidden/>
          </w:rPr>
          <w:t>31</w:t>
        </w:r>
        <w:r>
          <w:rPr>
            <w:noProof/>
            <w:webHidden/>
          </w:rPr>
          <w:fldChar w:fldCharType="end"/>
        </w:r>
      </w:hyperlink>
    </w:p>
    <w:p w14:paraId="38C897FA" w14:textId="4691DC73" w:rsidR="000B139D" w:rsidRPr="00A82F5A" w:rsidRDefault="000B139D">
      <w:pPr>
        <w:pStyle w:val="Sommario3"/>
        <w:tabs>
          <w:tab w:val="left" w:pos="1080"/>
        </w:tabs>
        <w:rPr>
          <w:rFonts w:ascii="Calibri" w:hAnsi="Calibri"/>
          <w:noProof/>
          <w:sz w:val="22"/>
          <w:szCs w:val="22"/>
        </w:rPr>
      </w:pPr>
      <w:hyperlink w:anchor="_Toc56065423" w:history="1">
        <w:r w:rsidRPr="007F1B0B">
          <w:rPr>
            <w:rStyle w:val="Collegamentoipertestuale"/>
            <w:noProof/>
          </w:rPr>
          <w:t>5.5.4</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_VER_APP: “Approvazione e notifica della sanzione omessa dichiarazione o versamenti”</w:t>
        </w:r>
        <w:r>
          <w:rPr>
            <w:noProof/>
            <w:webHidden/>
          </w:rPr>
          <w:tab/>
        </w:r>
        <w:r>
          <w:rPr>
            <w:noProof/>
            <w:webHidden/>
          </w:rPr>
          <w:fldChar w:fldCharType="begin"/>
        </w:r>
        <w:r>
          <w:rPr>
            <w:noProof/>
            <w:webHidden/>
          </w:rPr>
          <w:instrText xml:space="preserve"> PAGEREF _Toc56065423 \h </w:instrText>
        </w:r>
        <w:r>
          <w:rPr>
            <w:noProof/>
            <w:webHidden/>
          </w:rPr>
        </w:r>
        <w:r>
          <w:rPr>
            <w:noProof/>
            <w:webHidden/>
          </w:rPr>
          <w:fldChar w:fldCharType="separate"/>
        </w:r>
        <w:r>
          <w:rPr>
            <w:noProof/>
            <w:webHidden/>
          </w:rPr>
          <w:t>33</w:t>
        </w:r>
        <w:r>
          <w:rPr>
            <w:noProof/>
            <w:webHidden/>
          </w:rPr>
          <w:fldChar w:fldCharType="end"/>
        </w:r>
      </w:hyperlink>
    </w:p>
    <w:p w14:paraId="027B254B" w14:textId="35CE7B3C" w:rsidR="000B139D" w:rsidRPr="00A82F5A" w:rsidRDefault="000B139D">
      <w:pPr>
        <w:pStyle w:val="Sommario3"/>
        <w:tabs>
          <w:tab w:val="left" w:pos="1080"/>
        </w:tabs>
        <w:rPr>
          <w:rFonts w:ascii="Calibri" w:hAnsi="Calibri"/>
          <w:noProof/>
          <w:sz w:val="22"/>
          <w:szCs w:val="22"/>
        </w:rPr>
      </w:pPr>
      <w:hyperlink w:anchor="_Toc56065424" w:history="1">
        <w:r w:rsidRPr="007F1B0B">
          <w:rPr>
            <w:rStyle w:val="Collegamentoipertestuale"/>
            <w:noProof/>
          </w:rPr>
          <w:t>5.5.5</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_VER_RIC: “Ricerca sanzione omessa dichiarazione o versamenti”</w:t>
        </w:r>
        <w:r>
          <w:rPr>
            <w:noProof/>
            <w:webHidden/>
          </w:rPr>
          <w:tab/>
        </w:r>
        <w:r>
          <w:rPr>
            <w:noProof/>
            <w:webHidden/>
          </w:rPr>
          <w:fldChar w:fldCharType="begin"/>
        </w:r>
        <w:r>
          <w:rPr>
            <w:noProof/>
            <w:webHidden/>
          </w:rPr>
          <w:instrText xml:space="preserve"> PAGEREF _Toc56065424 \h </w:instrText>
        </w:r>
        <w:r>
          <w:rPr>
            <w:noProof/>
            <w:webHidden/>
          </w:rPr>
        </w:r>
        <w:r>
          <w:rPr>
            <w:noProof/>
            <w:webHidden/>
          </w:rPr>
          <w:fldChar w:fldCharType="separate"/>
        </w:r>
        <w:r>
          <w:rPr>
            <w:noProof/>
            <w:webHidden/>
          </w:rPr>
          <w:t>34</w:t>
        </w:r>
        <w:r>
          <w:rPr>
            <w:noProof/>
            <w:webHidden/>
          </w:rPr>
          <w:fldChar w:fldCharType="end"/>
        </w:r>
      </w:hyperlink>
    </w:p>
    <w:p w14:paraId="49526F0F" w14:textId="3F7A68D3" w:rsidR="000B139D" w:rsidRPr="00A82F5A" w:rsidRDefault="000B139D">
      <w:pPr>
        <w:pStyle w:val="Sommario3"/>
        <w:tabs>
          <w:tab w:val="left" w:pos="1080"/>
        </w:tabs>
        <w:rPr>
          <w:rFonts w:ascii="Calibri" w:hAnsi="Calibri"/>
          <w:noProof/>
          <w:sz w:val="22"/>
          <w:szCs w:val="22"/>
        </w:rPr>
      </w:pPr>
      <w:hyperlink w:anchor="_Toc56065425" w:history="1">
        <w:r w:rsidRPr="007F1B0B">
          <w:rPr>
            <w:rStyle w:val="Collegamentoipertestuale"/>
            <w:noProof/>
          </w:rPr>
          <w:t>5.5.6</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_VER_VIS: “Dettaglio sanzione omessa dichiarazione o versamenti”</w:t>
        </w:r>
        <w:r>
          <w:rPr>
            <w:noProof/>
            <w:webHidden/>
          </w:rPr>
          <w:tab/>
        </w:r>
        <w:r>
          <w:rPr>
            <w:noProof/>
            <w:webHidden/>
          </w:rPr>
          <w:fldChar w:fldCharType="begin"/>
        </w:r>
        <w:r>
          <w:rPr>
            <w:noProof/>
            <w:webHidden/>
          </w:rPr>
          <w:instrText xml:space="preserve"> PAGEREF _Toc56065425 \h </w:instrText>
        </w:r>
        <w:r>
          <w:rPr>
            <w:noProof/>
            <w:webHidden/>
          </w:rPr>
        </w:r>
        <w:r>
          <w:rPr>
            <w:noProof/>
            <w:webHidden/>
          </w:rPr>
          <w:fldChar w:fldCharType="separate"/>
        </w:r>
        <w:r>
          <w:rPr>
            <w:noProof/>
            <w:webHidden/>
          </w:rPr>
          <w:t>35</w:t>
        </w:r>
        <w:r>
          <w:rPr>
            <w:noProof/>
            <w:webHidden/>
          </w:rPr>
          <w:fldChar w:fldCharType="end"/>
        </w:r>
      </w:hyperlink>
    </w:p>
    <w:p w14:paraId="7A7B70DC" w14:textId="652735E6" w:rsidR="000B139D" w:rsidRPr="00A82F5A" w:rsidRDefault="000B139D">
      <w:pPr>
        <w:pStyle w:val="Sommario2"/>
        <w:tabs>
          <w:tab w:val="left" w:pos="720"/>
        </w:tabs>
        <w:rPr>
          <w:rFonts w:ascii="Calibri" w:hAnsi="Calibri"/>
          <w:b w:val="0"/>
          <w:noProof/>
          <w:sz w:val="22"/>
          <w:szCs w:val="22"/>
        </w:rPr>
      </w:pPr>
      <w:hyperlink w:anchor="_Toc56065426" w:history="1">
        <w:r w:rsidRPr="007F1B0B">
          <w:rPr>
            <w:rStyle w:val="Collegamentoipertestuale"/>
            <w:noProof/>
          </w:rPr>
          <w:t>5.6</w:t>
        </w:r>
        <w:r w:rsidRPr="00A82F5A">
          <w:rPr>
            <w:rFonts w:ascii="Calibri" w:hAnsi="Calibri"/>
            <w:b w:val="0"/>
            <w:noProof/>
            <w:sz w:val="22"/>
            <w:szCs w:val="22"/>
          </w:rPr>
          <w:tab/>
        </w:r>
        <w:r w:rsidRPr="007F1B0B">
          <w:rPr>
            <w:rStyle w:val="Collegamentoipertestuale"/>
            <w:noProof/>
          </w:rPr>
          <w:t>Funzione FTW_SANZ_SOG:  “Accessibilità ai soggetti esterni”</w:t>
        </w:r>
        <w:r>
          <w:rPr>
            <w:noProof/>
            <w:webHidden/>
          </w:rPr>
          <w:tab/>
        </w:r>
        <w:r>
          <w:rPr>
            <w:noProof/>
            <w:webHidden/>
          </w:rPr>
          <w:fldChar w:fldCharType="begin"/>
        </w:r>
        <w:r>
          <w:rPr>
            <w:noProof/>
            <w:webHidden/>
          </w:rPr>
          <w:instrText xml:space="preserve"> PAGEREF _Toc56065426 \h </w:instrText>
        </w:r>
        <w:r>
          <w:rPr>
            <w:noProof/>
            <w:webHidden/>
          </w:rPr>
        </w:r>
        <w:r>
          <w:rPr>
            <w:noProof/>
            <w:webHidden/>
          </w:rPr>
          <w:fldChar w:fldCharType="separate"/>
        </w:r>
        <w:r>
          <w:rPr>
            <w:noProof/>
            <w:webHidden/>
          </w:rPr>
          <w:t>36</w:t>
        </w:r>
        <w:r>
          <w:rPr>
            <w:noProof/>
            <w:webHidden/>
          </w:rPr>
          <w:fldChar w:fldCharType="end"/>
        </w:r>
      </w:hyperlink>
    </w:p>
    <w:p w14:paraId="6CA593AB" w14:textId="4D2625AA" w:rsidR="000B139D" w:rsidRPr="00A82F5A" w:rsidRDefault="000B139D">
      <w:pPr>
        <w:pStyle w:val="Sommario3"/>
        <w:tabs>
          <w:tab w:val="left" w:pos="1080"/>
        </w:tabs>
        <w:rPr>
          <w:rFonts w:ascii="Calibri" w:hAnsi="Calibri"/>
          <w:noProof/>
          <w:sz w:val="22"/>
          <w:szCs w:val="22"/>
        </w:rPr>
      </w:pPr>
      <w:hyperlink w:anchor="_Toc56065427" w:history="1">
        <w:r w:rsidRPr="007F1B0B">
          <w:rPr>
            <w:rStyle w:val="Collegamentoipertestuale"/>
            <w:noProof/>
          </w:rPr>
          <w:t>5.6.1</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_SOG_RIC: “Ricerca sanzione per utente”</w:t>
        </w:r>
        <w:r>
          <w:rPr>
            <w:noProof/>
            <w:webHidden/>
          </w:rPr>
          <w:tab/>
        </w:r>
        <w:r>
          <w:rPr>
            <w:noProof/>
            <w:webHidden/>
          </w:rPr>
          <w:fldChar w:fldCharType="begin"/>
        </w:r>
        <w:r>
          <w:rPr>
            <w:noProof/>
            <w:webHidden/>
          </w:rPr>
          <w:instrText xml:space="preserve"> PAGEREF _Toc56065427 \h </w:instrText>
        </w:r>
        <w:r>
          <w:rPr>
            <w:noProof/>
            <w:webHidden/>
          </w:rPr>
        </w:r>
        <w:r>
          <w:rPr>
            <w:noProof/>
            <w:webHidden/>
          </w:rPr>
          <w:fldChar w:fldCharType="separate"/>
        </w:r>
        <w:r>
          <w:rPr>
            <w:noProof/>
            <w:webHidden/>
          </w:rPr>
          <w:t>36</w:t>
        </w:r>
        <w:r>
          <w:rPr>
            <w:noProof/>
            <w:webHidden/>
          </w:rPr>
          <w:fldChar w:fldCharType="end"/>
        </w:r>
      </w:hyperlink>
    </w:p>
    <w:p w14:paraId="271EE8C1" w14:textId="12F48F53" w:rsidR="000B139D" w:rsidRPr="00A82F5A" w:rsidRDefault="000B139D">
      <w:pPr>
        <w:pStyle w:val="Sommario3"/>
        <w:tabs>
          <w:tab w:val="left" w:pos="1080"/>
        </w:tabs>
        <w:rPr>
          <w:rFonts w:ascii="Calibri" w:hAnsi="Calibri"/>
          <w:noProof/>
          <w:sz w:val="22"/>
          <w:szCs w:val="22"/>
        </w:rPr>
      </w:pPr>
      <w:hyperlink w:anchor="_Toc56065428" w:history="1">
        <w:r w:rsidRPr="007F1B0B">
          <w:rPr>
            <w:rStyle w:val="Collegamentoipertestuale"/>
            <w:noProof/>
          </w:rPr>
          <w:t>5.6.2</w:t>
        </w:r>
        <w:r w:rsidRPr="00A82F5A">
          <w:rPr>
            <w:rFonts w:ascii="Calibri" w:hAnsi="Calibri"/>
            <w:noProof/>
            <w:sz w:val="22"/>
            <w:szCs w:val="22"/>
          </w:rPr>
          <w:tab/>
        </w:r>
        <w:r w:rsidRPr="007F1B0B">
          <w:rPr>
            <w:rStyle w:val="Collegamentoipertestuale"/>
            <w:noProof/>
          </w:rPr>
          <w:t>FTW_</w:t>
        </w:r>
        <w:r w:rsidRPr="007F1B0B">
          <w:rPr>
            <w:rStyle w:val="Collegamentoipertestuale"/>
            <w:rFonts w:cs="Arial"/>
            <w:noProof/>
          </w:rPr>
          <w:t>SANZ</w:t>
        </w:r>
        <w:r w:rsidRPr="007F1B0B">
          <w:rPr>
            <w:rStyle w:val="Collegamentoipertestuale"/>
            <w:noProof/>
          </w:rPr>
          <w:t>_SOG_VIS: “Visualizzazione sanzione per utente”</w:t>
        </w:r>
        <w:r>
          <w:rPr>
            <w:noProof/>
            <w:webHidden/>
          </w:rPr>
          <w:tab/>
        </w:r>
        <w:r>
          <w:rPr>
            <w:noProof/>
            <w:webHidden/>
          </w:rPr>
          <w:fldChar w:fldCharType="begin"/>
        </w:r>
        <w:r>
          <w:rPr>
            <w:noProof/>
            <w:webHidden/>
          </w:rPr>
          <w:instrText xml:space="preserve"> PAGEREF _Toc56065428 \h </w:instrText>
        </w:r>
        <w:r>
          <w:rPr>
            <w:noProof/>
            <w:webHidden/>
          </w:rPr>
        </w:r>
        <w:r>
          <w:rPr>
            <w:noProof/>
            <w:webHidden/>
          </w:rPr>
          <w:fldChar w:fldCharType="separate"/>
        </w:r>
        <w:r>
          <w:rPr>
            <w:noProof/>
            <w:webHidden/>
          </w:rPr>
          <w:t>38</w:t>
        </w:r>
        <w:r>
          <w:rPr>
            <w:noProof/>
            <w:webHidden/>
          </w:rPr>
          <w:fldChar w:fldCharType="end"/>
        </w:r>
      </w:hyperlink>
    </w:p>
    <w:p w14:paraId="67D401A9" w14:textId="3423F198" w:rsidR="000B139D" w:rsidRPr="00A82F5A" w:rsidRDefault="000B139D">
      <w:pPr>
        <w:pStyle w:val="Sommario2"/>
        <w:tabs>
          <w:tab w:val="left" w:pos="720"/>
        </w:tabs>
        <w:rPr>
          <w:rFonts w:ascii="Calibri" w:hAnsi="Calibri"/>
          <w:b w:val="0"/>
          <w:noProof/>
          <w:sz w:val="22"/>
          <w:szCs w:val="22"/>
        </w:rPr>
      </w:pPr>
      <w:hyperlink w:anchor="_Toc56065429" w:history="1">
        <w:r w:rsidRPr="007F1B0B">
          <w:rPr>
            <w:rStyle w:val="Collegamentoipertestuale"/>
            <w:noProof/>
          </w:rPr>
          <w:t>5.7</w:t>
        </w:r>
        <w:r w:rsidRPr="00A82F5A">
          <w:rPr>
            <w:rFonts w:ascii="Calibri" w:hAnsi="Calibri"/>
            <w:b w:val="0"/>
            <w:noProof/>
            <w:sz w:val="22"/>
            <w:szCs w:val="22"/>
          </w:rPr>
          <w:tab/>
        </w:r>
        <w:r w:rsidRPr="007F1B0B">
          <w:rPr>
            <w:rStyle w:val="Collegamentoipertestuale"/>
            <w:noProof/>
          </w:rPr>
          <w:t>Parametri configurabili</w:t>
        </w:r>
        <w:r>
          <w:rPr>
            <w:noProof/>
            <w:webHidden/>
          </w:rPr>
          <w:tab/>
        </w:r>
        <w:r>
          <w:rPr>
            <w:noProof/>
            <w:webHidden/>
          </w:rPr>
          <w:fldChar w:fldCharType="begin"/>
        </w:r>
        <w:r>
          <w:rPr>
            <w:noProof/>
            <w:webHidden/>
          </w:rPr>
          <w:instrText xml:space="preserve"> PAGEREF _Toc56065429 \h </w:instrText>
        </w:r>
        <w:r>
          <w:rPr>
            <w:noProof/>
            <w:webHidden/>
          </w:rPr>
        </w:r>
        <w:r>
          <w:rPr>
            <w:noProof/>
            <w:webHidden/>
          </w:rPr>
          <w:fldChar w:fldCharType="separate"/>
        </w:r>
        <w:r>
          <w:rPr>
            <w:noProof/>
            <w:webHidden/>
          </w:rPr>
          <w:t>39</w:t>
        </w:r>
        <w:r>
          <w:rPr>
            <w:noProof/>
            <w:webHidden/>
          </w:rPr>
          <w:fldChar w:fldCharType="end"/>
        </w:r>
      </w:hyperlink>
    </w:p>
    <w:p w14:paraId="4B50B086" w14:textId="74BF45F5" w:rsidR="000B139D" w:rsidRPr="00A82F5A" w:rsidRDefault="000B139D">
      <w:pPr>
        <w:pStyle w:val="Sommario2"/>
        <w:tabs>
          <w:tab w:val="left" w:pos="720"/>
        </w:tabs>
        <w:rPr>
          <w:rFonts w:ascii="Calibri" w:hAnsi="Calibri"/>
          <w:b w:val="0"/>
          <w:noProof/>
          <w:sz w:val="22"/>
          <w:szCs w:val="22"/>
        </w:rPr>
      </w:pPr>
      <w:hyperlink w:anchor="_Toc56065430" w:history="1">
        <w:r w:rsidRPr="007F1B0B">
          <w:rPr>
            <w:rStyle w:val="Collegamentoipertestuale"/>
            <w:noProof/>
          </w:rPr>
          <w:t>5.8</w:t>
        </w:r>
        <w:r w:rsidRPr="00A82F5A">
          <w:rPr>
            <w:rFonts w:ascii="Calibri" w:hAnsi="Calibri"/>
            <w:b w:val="0"/>
            <w:noProof/>
            <w:sz w:val="22"/>
            <w:szCs w:val="22"/>
          </w:rPr>
          <w:tab/>
        </w:r>
        <w:r w:rsidRPr="007F1B0B">
          <w:rPr>
            <w:rStyle w:val="Collegamentoipertestuale"/>
            <w:noProof/>
          </w:rPr>
          <w:t>Modello Entità – Relazioni</w:t>
        </w:r>
        <w:r>
          <w:rPr>
            <w:noProof/>
            <w:webHidden/>
          </w:rPr>
          <w:tab/>
        </w:r>
        <w:r>
          <w:rPr>
            <w:noProof/>
            <w:webHidden/>
          </w:rPr>
          <w:fldChar w:fldCharType="begin"/>
        </w:r>
        <w:r>
          <w:rPr>
            <w:noProof/>
            <w:webHidden/>
          </w:rPr>
          <w:instrText xml:space="preserve"> PAGEREF _Toc56065430 \h </w:instrText>
        </w:r>
        <w:r>
          <w:rPr>
            <w:noProof/>
            <w:webHidden/>
          </w:rPr>
        </w:r>
        <w:r>
          <w:rPr>
            <w:noProof/>
            <w:webHidden/>
          </w:rPr>
          <w:fldChar w:fldCharType="separate"/>
        </w:r>
        <w:r>
          <w:rPr>
            <w:noProof/>
            <w:webHidden/>
          </w:rPr>
          <w:t>40</w:t>
        </w:r>
        <w:r>
          <w:rPr>
            <w:noProof/>
            <w:webHidden/>
          </w:rPr>
          <w:fldChar w:fldCharType="end"/>
        </w:r>
      </w:hyperlink>
    </w:p>
    <w:p w14:paraId="7190CF61" w14:textId="35FB81D6" w:rsidR="000B139D" w:rsidRPr="00A82F5A" w:rsidRDefault="000B139D">
      <w:pPr>
        <w:pStyle w:val="Sommario2"/>
        <w:tabs>
          <w:tab w:val="left" w:pos="720"/>
        </w:tabs>
        <w:rPr>
          <w:rFonts w:ascii="Calibri" w:hAnsi="Calibri"/>
          <w:b w:val="0"/>
          <w:noProof/>
          <w:sz w:val="22"/>
          <w:szCs w:val="22"/>
        </w:rPr>
      </w:pPr>
      <w:hyperlink w:anchor="_Toc56065431" w:history="1">
        <w:r w:rsidRPr="007F1B0B">
          <w:rPr>
            <w:rStyle w:val="Collegamentoipertestuale"/>
            <w:noProof/>
          </w:rPr>
          <w:t>5.9</w:t>
        </w:r>
        <w:r w:rsidRPr="00A82F5A">
          <w:rPr>
            <w:rFonts w:ascii="Calibri" w:hAnsi="Calibri"/>
            <w:b w:val="0"/>
            <w:noProof/>
            <w:sz w:val="22"/>
            <w:szCs w:val="22"/>
          </w:rPr>
          <w:tab/>
        </w:r>
        <w:r w:rsidRPr="007F1B0B">
          <w:rPr>
            <w:rStyle w:val="Collegamentoipertestuale"/>
            <w:noProof/>
          </w:rPr>
          <w:t>Transazioni di stato di una sanzione</w:t>
        </w:r>
        <w:r>
          <w:rPr>
            <w:noProof/>
            <w:webHidden/>
          </w:rPr>
          <w:tab/>
        </w:r>
        <w:r>
          <w:rPr>
            <w:noProof/>
            <w:webHidden/>
          </w:rPr>
          <w:fldChar w:fldCharType="begin"/>
        </w:r>
        <w:r>
          <w:rPr>
            <w:noProof/>
            <w:webHidden/>
          </w:rPr>
          <w:instrText xml:space="preserve"> PAGEREF _Toc56065431 \h </w:instrText>
        </w:r>
        <w:r>
          <w:rPr>
            <w:noProof/>
            <w:webHidden/>
          </w:rPr>
        </w:r>
        <w:r>
          <w:rPr>
            <w:noProof/>
            <w:webHidden/>
          </w:rPr>
          <w:fldChar w:fldCharType="separate"/>
        </w:r>
        <w:r>
          <w:rPr>
            <w:noProof/>
            <w:webHidden/>
          </w:rPr>
          <w:t>40</w:t>
        </w:r>
        <w:r>
          <w:rPr>
            <w:noProof/>
            <w:webHidden/>
          </w:rPr>
          <w:fldChar w:fldCharType="end"/>
        </w:r>
      </w:hyperlink>
    </w:p>
    <w:p w14:paraId="5B70C01C" w14:textId="679A0ED8" w:rsidR="000B139D" w:rsidRPr="00A82F5A" w:rsidRDefault="000B139D">
      <w:pPr>
        <w:pStyle w:val="Sommario2"/>
        <w:tabs>
          <w:tab w:val="left" w:pos="720"/>
        </w:tabs>
        <w:rPr>
          <w:rFonts w:ascii="Calibri" w:hAnsi="Calibri"/>
          <w:b w:val="0"/>
          <w:noProof/>
          <w:sz w:val="22"/>
          <w:szCs w:val="22"/>
        </w:rPr>
      </w:pPr>
      <w:hyperlink w:anchor="_Toc56065432" w:history="1">
        <w:r w:rsidRPr="007F1B0B">
          <w:rPr>
            <w:rStyle w:val="Collegamentoipertestuale"/>
            <w:noProof/>
          </w:rPr>
          <w:t>5.10</w:t>
        </w:r>
        <w:r w:rsidRPr="00A82F5A">
          <w:rPr>
            <w:rFonts w:ascii="Calibri" w:hAnsi="Calibri"/>
            <w:b w:val="0"/>
            <w:noProof/>
            <w:sz w:val="22"/>
            <w:szCs w:val="22"/>
          </w:rPr>
          <w:tab/>
        </w:r>
        <w:r w:rsidRPr="007F1B0B">
          <w:rPr>
            <w:rStyle w:val="Collegamentoipertestuale"/>
            <w:noProof/>
          </w:rPr>
          <w:t>Modello concettuale della base dati</w:t>
        </w:r>
        <w:r>
          <w:rPr>
            <w:noProof/>
            <w:webHidden/>
          </w:rPr>
          <w:tab/>
        </w:r>
        <w:r>
          <w:rPr>
            <w:noProof/>
            <w:webHidden/>
          </w:rPr>
          <w:fldChar w:fldCharType="begin"/>
        </w:r>
        <w:r>
          <w:rPr>
            <w:noProof/>
            <w:webHidden/>
          </w:rPr>
          <w:instrText xml:space="preserve"> PAGEREF _Toc56065432 \h </w:instrText>
        </w:r>
        <w:r>
          <w:rPr>
            <w:noProof/>
            <w:webHidden/>
          </w:rPr>
        </w:r>
        <w:r>
          <w:rPr>
            <w:noProof/>
            <w:webHidden/>
          </w:rPr>
          <w:fldChar w:fldCharType="separate"/>
        </w:r>
        <w:r>
          <w:rPr>
            <w:noProof/>
            <w:webHidden/>
          </w:rPr>
          <w:t>41</w:t>
        </w:r>
        <w:r>
          <w:rPr>
            <w:noProof/>
            <w:webHidden/>
          </w:rPr>
          <w:fldChar w:fldCharType="end"/>
        </w:r>
      </w:hyperlink>
    </w:p>
    <w:p w14:paraId="2FA9E850" w14:textId="0F86E664" w:rsidR="004506E3" w:rsidRDefault="004506E3">
      <w:pPr>
        <w:pStyle w:val="Sommario2"/>
      </w:pPr>
      <w:r>
        <w:rPr>
          <w:b w:val="0"/>
        </w:rPr>
        <w:fldChar w:fldCharType="end"/>
      </w:r>
    </w:p>
    <w:p w14:paraId="24421EE7" w14:textId="77777777" w:rsidR="004506E3" w:rsidRDefault="004506E3">
      <w:pPr>
        <w:pStyle w:val="Titolo1"/>
        <w:pageBreakBefore/>
      </w:pPr>
      <w:bookmarkStart w:id="1" w:name="_Toc313349749"/>
      <w:bookmarkStart w:id="2" w:name="_Toc318274667"/>
      <w:bookmarkStart w:id="3" w:name="_Toc326658585"/>
      <w:bookmarkStart w:id="4" w:name="_Toc337530079"/>
      <w:bookmarkStart w:id="5" w:name="_Toc338133718"/>
      <w:bookmarkStart w:id="6" w:name="_Toc340569951"/>
      <w:bookmarkStart w:id="7" w:name="_Toc340571733"/>
      <w:bookmarkStart w:id="8" w:name="_Toc340572422"/>
      <w:bookmarkStart w:id="9" w:name="_Toc340572949"/>
      <w:bookmarkStart w:id="10" w:name="_Toc340573448"/>
      <w:bookmarkStart w:id="11" w:name="_Toc340573521"/>
      <w:bookmarkStart w:id="12" w:name="_Toc340573635"/>
      <w:bookmarkStart w:id="13" w:name="_Toc340573930"/>
      <w:bookmarkStart w:id="14" w:name="_Toc340631703"/>
      <w:bookmarkStart w:id="15" w:name="_Toc343671257"/>
      <w:bookmarkStart w:id="16" w:name="_Toc389458542"/>
      <w:bookmarkStart w:id="17" w:name="_Toc389463918"/>
      <w:r>
        <w:lastRenderedPageBreak/>
        <w:tab/>
      </w:r>
      <w:bookmarkStart w:id="18" w:name="_Toc496434446"/>
      <w:bookmarkStart w:id="19" w:name="_Toc56065388"/>
      <w:bookmarkEnd w:id="1"/>
      <w:r>
        <w:t xml:space="preserve">Scopo e campo di applicazione del </w:t>
      </w:r>
      <w:bookmarkEnd w:id="2"/>
      <w:bookmarkEnd w:id="3"/>
      <w:bookmarkEnd w:id="4"/>
      <w:bookmarkEnd w:id="5"/>
      <w:bookmarkEnd w:id="6"/>
      <w:bookmarkEnd w:id="7"/>
      <w:bookmarkEnd w:id="8"/>
      <w:bookmarkEnd w:id="9"/>
      <w:bookmarkEnd w:id="10"/>
      <w:bookmarkEnd w:id="11"/>
      <w:bookmarkEnd w:id="12"/>
      <w:bookmarkEnd w:id="13"/>
      <w:bookmarkEnd w:id="14"/>
      <w:bookmarkEnd w:id="15"/>
      <w:r>
        <w:t>documento</w:t>
      </w:r>
      <w:bookmarkEnd w:id="16"/>
      <w:bookmarkEnd w:id="17"/>
      <w:bookmarkEnd w:id="18"/>
      <w:bookmarkEnd w:id="19"/>
    </w:p>
    <w:p w14:paraId="17A85598" w14:textId="77777777" w:rsidR="004506E3" w:rsidRDefault="004506E3" w:rsidP="007F19FE">
      <w:pPr>
        <w:pStyle w:val="Titolo2"/>
        <w:ind w:hanging="708"/>
      </w:pPr>
      <w:bookmarkStart w:id="20" w:name="_Toc389458543"/>
      <w:bookmarkStart w:id="21" w:name="_Toc389463919"/>
      <w:r>
        <w:tab/>
      </w:r>
      <w:bookmarkStart w:id="22" w:name="_Toc496434447"/>
      <w:bookmarkStart w:id="23" w:name="_Toc68327855"/>
      <w:bookmarkStart w:id="24" w:name="_Toc56065389"/>
      <w:r>
        <w:t>Scopo del documento</w:t>
      </w:r>
      <w:bookmarkEnd w:id="20"/>
      <w:bookmarkEnd w:id="21"/>
      <w:bookmarkEnd w:id="22"/>
      <w:bookmarkEnd w:id="23"/>
      <w:bookmarkEnd w:id="24"/>
    </w:p>
    <w:p w14:paraId="2FE85B3F" w14:textId="77777777" w:rsidR="004506E3" w:rsidRDefault="004506E3" w:rsidP="007F19FE">
      <w:r>
        <w:t>L’Analisi Funzionale ha come obiettivi la definizione:</w:t>
      </w:r>
    </w:p>
    <w:p w14:paraId="00014E1E" w14:textId="77777777" w:rsidR="004506E3" w:rsidRDefault="004506E3" w:rsidP="00576736">
      <w:pPr>
        <w:numPr>
          <w:ilvl w:val="0"/>
          <w:numId w:val="7"/>
        </w:numPr>
        <w:tabs>
          <w:tab w:val="clear" w:pos="1080"/>
        </w:tabs>
        <w:ind w:left="1701" w:hanging="283"/>
      </w:pPr>
      <w:r>
        <w:t>delle funzioni/sotto funzioni dei prodotti da realizzare;</w:t>
      </w:r>
    </w:p>
    <w:p w14:paraId="4D1E7A4A" w14:textId="77777777" w:rsidR="004506E3" w:rsidRDefault="004506E3" w:rsidP="00576736">
      <w:pPr>
        <w:numPr>
          <w:ilvl w:val="0"/>
          <w:numId w:val="7"/>
        </w:numPr>
        <w:tabs>
          <w:tab w:val="clear" w:pos="1080"/>
        </w:tabs>
        <w:ind w:left="1701" w:hanging="283"/>
      </w:pPr>
      <w:r>
        <w:t>dell’interfaccia con l’utente e con il sistema;</w:t>
      </w:r>
    </w:p>
    <w:p w14:paraId="254634DD" w14:textId="77777777" w:rsidR="004506E3" w:rsidRDefault="004506E3" w:rsidP="00576736">
      <w:pPr>
        <w:numPr>
          <w:ilvl w:val="0"/>
          <w:numId w:val="7"/>
        </w:numPr>
        <w:tabs>
          <w:tab w:val="clear" w:pos="1080"/>
        </w:tabs>
        <w:ind w:left="1701" w:hanging="283"/>
      </w:pPr>
      <w:r>
        <w:t>dei vincoli progettuali e prestazionali.</w:t>
      </w:r>
    </w:p>
    <w:p w14:paraId="1166CAAB" w14:textId="77777777" w:rsidR="004506E3" w:rsidRDefault="004506E3" w:rsidP="007F19FE"/>
    <w:p w14:paraId="2F79C76E" w14:textId="77777777" w:rsidR="004506E3" w:rsidRDefault="004506E3" w:rsidP="007F19FE">
      <w:pPr>
        <w:ind w:left="709" w:firstLine="11"/>
      </w:pPr>
      <w:r>
        <w:t xml:space="preserve">L’Analisi Funzionale, facendo riferimento al documento esterno </w:t>
      </w:r>
      <w:r>
        <w:rPr>
          <w:b/>
          <w:bCs/>
        </w:rPr>
        <w:t>Tabella dei Requisiti</w:t>
      </w:r>
      <w:r>
        <w:t>, contiene:</w:t>
      </w:r>
    </w:p>
    <w:p w14:paraId="6DE4A179" w14:textId="77777777" w:rsidR="004506E3" w:rsidRDefault="004506E3" w:rsidP="00576736">
      <w:pPr>
        <w:numPr>
          <w:ilvl w:val="0"/>
          <w:numId w:val="8"/>
        </w:numPr>
        <w:tabs>
          <w:tab w:val="clear" w:pos="1080"/>
          <w:tab w:val="num" w:pos="1701"/>
        </w:tabs>
        <w:ind w:left="1701" w:hanging="283"/>
      </w:pPr>
      <w:r>
        <w:t>la descrizione degli obiettivi di progetto e dei vincoli tecnici e di gestione;</w:t>
      </w:r>
    </w:p>
    <w:p w14:paraId="771388FA" w14:textId="77777777" w:rsidR="004506E3" w:rsidRDefault="004506E3" w:rsidP="00576736">
      <w:pPr>
        <w:numPr>
          <w:ilvl w:val="0"/>
          <w:numId w:val="8"/>
        </w:numPr>
        <w:tabs>
          <w:tab w:val="clear" w:pos="1080"/>
          <w:tab w:val="num" w:pos="1701"/>
        </w:tabs>
        <w:ind w:left="1701" w:hanging="283"/>
      </w:pPr>
      <w:r>
        <w:t>l’ambiente nel quale il prodotto realizzato deve operare;</w:t>
      </w:r>
    </w:p>
    <w:p w14:paraId="437ADFEC" w14:textId="77777777" w:rsidR="004506E3" w:rsidRDefault="004506E3" w:rsidP="00576736">
      <w:pPr>
        <w:pStyle w:val="indent1"/>
        <w:numPr>
          <w:ilvl w:val="0"/>
          <w:numId w:val="8"/>
        </w:numPr>
        <w:tabs>
          <w:tab w:val="clear" w:pos="1080"/>
          <w:tab w:val="num" w:pos="1701"/>
        </w:tabs>
        <w:ind w:left="1701" w:hanging="283"/>
      </w:pPr>
      <w:r>
        <w:t>l’elenco delle funzioni/sotto funzioni e casi d’uso con associato il corrispondente codice identificativo. Per ciascuna funzione/sotto funzione/caso d’uso, laddove sia possibile, è riportato:</w:t>
      </w:r>
    </w:p>
    <w:p w14:paraId="5BED3960" w14:textId="77777777" w:rsidR="004506E3" w:rsidRDefault="004506E3" w:rsidP="00576736">
      <w:pPr>
        <w:pStyle w:val="indent1"/>
        <w:numPr>
          <w:ilvl w:val="0"/>
          <w:numId w:val="8"/>
        </w:numPr>
        <w:tabs>
          <w:tab w:val="clear" w:pos="1080"/>
          <w:tab w:val="num" w:pos="2268"/>
        </w:tabs>
        <w:ind w:left="2268" w:hanging="283"/>
      </w:pPr>
      <w:r>
        <w:t>l’obiettivo,</w:t>
      </w:r>
    </w:p>
    <w:p w14:paraId="36BEED25" w14:textId="77777777" w:rsidR="004506E3" w:rsidRDefault="004506E3" w:rsidP="00576736">
      <w:pPr>
        <w:pStyle w:val="indent1"/>
        <w:numPr>
          <w:ilvl w:val="0"/>
          <w:numId w:val="8"/>
        </w:numPr>
        <w:tabs>
          <w:tab w:val="clear" w:pos="1080"/>
          <w:tab w:val="num" w:pos="2268"/>
        </w:tabs>
        <w:ind w:left="2268" w:hanging="283"/>
      </w:pPr>
      <w:r>
        <w:t>le informazioni di ingresso e di uscita,</w:t>
      </w:r>
    </w:p>
    <w:p w14:paraId="559C730A" w14:textId="77777777" w:rsidR="004506E3" w:rsidRDefault="004506E3" w:rsidP="00576736">
      <w:pPr>
        <w:pStyle w:val="indent1"/>
        <w:numPr>
          <w:ilvl w:val="0"/>
          <w:numId w:val="8"/>
        </w:numPr>
        <w:tabs>
          <w:tab w:val="clear" w:pos="1080"/>
          <w:tab w:val="num" w:pos="2268"/>
        </w:tabs>
        <w:ind w:left="2268" w:hanging="283"/>
      </w:pPr>
      <w:r>
        <w:t>i controlli e la gestione degli errori,</w:t>
      </w:r>
    </w:p>
    <w:p w14:paraId="6DF63539" w14:textId="77777777" w:rsidR="004506E3" w:rsidRDefault="004506E3" w:rsidP="00576736">
      <w:pPr>
        <w:pStyle w:val="indent1"/>
        <w:numPr>
          <w:ilvl w:val="0"/>
          <w:numId w:val="8"/>
        </w:numPr>
        <w:tabs>
          <w:tab w:val="clear" w:pos="1080"/>
          <w:tab w:val="num" w:pos="2268"/>
        </w:tabs>
        <w:ind w:left="2268" w:hanging="283"/>
      </w:pPr>
      <w:r>
        <w:t>le abilitazioni,</w:t>
      </w:r>
    </w:p>
    <w:p w14:paraId="1964CFCF" w14:textId="77777777" w:rsidR="004506E3" w:rsidRDefault="004506E3" w:rsidP="00576736">
      <w:pPr>
        <w:pStyle w:val="indent1"/>
        <w:numPr>
          <w:ilvl w:val="0"/>
          <w:numId w:val="8"/>
        </w:numPr>
        <w:tabs>
          <w:tab w:val="clear" w:pos="1080"/>
          <w:tab w:val="num" w:pos="2268"/>
        </w:tabs>
        <w:ind w:left="2268" w:hanging="283"/>
      </w:pPr>
      <w:r>
        <w:t>i compiti e le attività da eseguire,</w:t>
      </w:r>
    </w:p>
    <w:p w14:paraId="4B84F4AA" w14:textId="77777777" w:rsidR="004506E3" w:rsidRDefault="004506E3" w:rsidP="00576736">
      <w:pPr>
        <w:pStyle w:val="indent1"/>
        <w:numPr>
          <w:ilvl w:val="0"/>
          <w:numId w:val="8"/>
        </w:numPr>
        <w:tabs>
          <w:tab w:val="clear" w:pos="1080"/>
          <w:tab w:val="num" w:pos="2268"/>
        </w:tabs>
        <w:ind w:left="2268" w:hanging="283"/>
      </w:pPr>
      <w:r>
        <w:t>le interfacce tra le funzioni/sotto funzioni ed il sistema;</w:t>
      </w:r>
    </w:p>
    <w:p w14:paraId="46AB0E00" w14:textId="77777777" w:rsidR="004506E3" w:rsidRDefault="004506E3" w:rsidP="00576736">
      <w:pPr>
        <w:numPr>
          <w:ilvl w:val="0"/>
          <w:numId w:val="8"/>
        </w:numPr>
        <w:tabs>
          <w:tab w:val="clear" w:pos="1080"/>
          <w:tab w:val="num" w:pos="1701"/>
        </w:tabs>
        <w:ind w:left="1701" w:hanging="283"/>
      </w:pPr>
      <w:r>
        <w:t xml:space="preserve">l’interazione dell’utente con il sistema, indicando dove è possibile, le maschere video e degli output prodotti, la navigazione nelle funzioni, </w:t>
      </w:r>
      <w:proofErr w:type="spellStart"/>
      <w:r>
        <w:t>ecc</w:t>
      </w:r>
      <w:proofErr w:type="spellEnd"/>
      <w:r>
        <w:t>;</w:t>
      </w:r>
    </w:p>
    <w:p w14:paraId="2B44F396" w14:textId="77777777" w:rsidR="004506E3" w:rsidRDefault="004506E3" w:rsidP="00576736">
      <w:pPr>
        <w:numPr>
          <w:ilvl w:val="0"/>
          <w:numId w:val="8"/>
        </w:numPr>
        <w:tabs>
          <w:tab w:val="clear" w:pos="1080"/>
          <w:tab w:val="num" w:pos="1701"/>
        </w:tabs>
        <w:ind w:left="1701" w:hanging="283"/>
      </w:pPr>
      <w:r>
        <w:t>il modello concettuale dell’area dati e l’impatto sul sistema preesistente.</w:t>
      </w:r>
    </w:p>
    <w:p w14:paraId="0F419650" w14:textId="77777777" w:rsidR="004506E3" w:rsidRDefault="004506E3" w:rsidP="007F19FE"/>
    <w:p w14:paraId="62304637" w14:textId="77777777" w:rsidR="004506E3" w:rsidRDefault="004506E3" w:rsidP="007F19FE">
      <w:pPr>
        <w:pStyle w:val="Titolo2"/>
        <w:ind w:hanging="708"/>
      </w:pPr>
      <w:bookmarkStart w:id="25" w:name="_Toc389458544"/>
      <w:bookmarkStart w:id="26" w:name="_Toc389463920"/>
      <w:r>
        <w:tab/>
      </w:r>
      <w:bookmarkStart w:id="27" w:name="_Toc496434448"/>
      <w:bookmarkStart w:id="28" w:name="_Toc68327856"/>
      <w:bookmarkStart w:id="29" w:name="_Toc56065390"/>
      <w:r>
        <w:t>Campo di applicazione</w:t>
      </w:r>
      <w:bookmarkEnd w:id="25"/>
      <w:bookmarkEnd w:id="26"/>
      <w:bookmarkEnd w:id="27"/>
      <w:bookmarkEnd w:id="28"/>
      <w:bookmarkEnd w:id="29"/>
    </w:p>
    <w:p w14:paraId="71028CEF" w14:textId="77777777" w:rsidR="004506E3" w:rsidRDefault="004506E3" w:rsidP="007F19FE">
      <w:r>
        <w:t>Le indicazioni contenute nel presente documento hanno validità per tutto il team di progettazione, sviluppo e test del corrente progetto.</w:t>
      </w:r>
    </w:p>
    <w:p w14:paraId="09E5AEAE" w14:textId="77777777" w:rsidR="004506E3" w:rsidRDefault="004506E3"/>
    <w:p w14:paraId="4B6AF472" w14:textId="77777777" w:rsidR="004506E3" w:rsidRDefault="004506E3"/>
    <w:p w14:paraId="61308BD5" w14:textId="77777777" w:rsidR="004506E3" w:rsidRDefault="004506E3"/>
    <w:p w14:paraId="1E716317" w14:textId="77777777" w:rsidR="004506E3" w:rsidRDefault="004506E3">
      <w:pPr>
        <w:pStyle w:val="Titolo1"/>
        <w:pageBreakBefore/>
      </w:pPr>
      <w:r>
        <w:lastRenderedPageBreak/>
        <w:tab/>
      </w:r>
      <w:bookmarkStart w:id="30" w:name="_Toc496434453"/>
      <w:bookmarkStart w:id="31" w:name="_Toc56065391"/>
      <w:r>
        <w:t>Documenti di riferimento e definizioni</w:t>
      </w:r>
      <w:bookmarkEnd w:id="30"/>
      <w:bookmarkEnd w:id="31"/>
    </w:p>
    <w:p w14:paraId="7EF334BB" w14:textId="77777777" w:rsidR="004506E3" w:rsidRDefault="004506E3" w:rsidP="00B36E8C">
      <w:pPr>
        <w:pStyle w:val="Titolo2"/>
        <w:spacing w:after="120"/>
        <w:ind w:left="1418" w:hanging="709"/>
      </w:pPr>
      <w:r>
        <w:tab/>
      </w:r>
      <w:bookmarkStart w:id="32" w:name="_Toc496434454"/>
      <w:bookmarkStart w:id="33" w:name="_Toc56065392"/>
      <w:r>
        <w:t>Documenti di riferimento</w:t>
      </w:r>
      <w:bookmarkEnd w:id="32"/>
      <w:r>
        <w:t xml:space="preserve"> e correlati</w:t>
      </w:r>
      <w:bookmarkEnd w:id="33"/>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6"/>
        <w:gridCol w:w="5386"/>
      </w:tblGrid>
      <w:tr w:rsidR="004506E3" w:rsidRPr="00E42B93" w14:paraId="1B1D0451" w14:textId="77777777" w:rsidTr="00E42B93">
        <w:trPr>
          <w:cantSplit/>
          <w:tblHeader/>
        </w:trPr>
        <w:tc>
          <w:tcPr>
            <w:tcW w:w="3686" w:type="dxa"/>
            <w:shd w:val="clear" w:color="auto" w:fill="F2F2F2"/>
          </w:tcPr>
          <w:p w14:paraId="533ADFCC" w14:textId="77777777" w:rsidR="004506E3" w:rsidRPr="00E42B93" w:rsidRDefault="004506E3" w:rsidP="000C5BA1">
            <w:pPr>
              <w:suppressAutoHyphens/>
              <w:ind w:left="0"/>
              <w:jc w:val="center"/>
              <w:rPr>
                <w:b/>
              </w:rPr>
            </w:pPr>
            <w:r w:rsidRPr="00E42B93">
              <w:rPr>
                <w:b/>
              </w:rPr>
              <w:t>Codice / Titolo</w:t>
            </w:r>
          </w:p>
        </w:tc>
        <w:tc>
          <w:tcPr>
            <w:tcW w:w="5386" w:type="dxa"/>
            <w:shd w:val="clear" w:color="auto" w:fill="F2F2F2"/>
          </w:tcPr>
          <w:p w14:paraId="14A86450" w14:textId="77777777" w:rsidR="004506E3" w:rsidRPr="00E42B93" w:rsidRDefault="004506E3" w:rsidP="000C5BA1">
            <w:pPr>
              <w:ind w:left="71"/>
              <w:jc w:val="center"/>
              <w:rPr>
                <w:b/>
              </w:rPr>
            </w:pPr>
            <w:r w:rsidRPr="00E42B93">
              <w:rPr>
                <w:b/>
              </w:rPr>
              <w:t>Descrizione</w:t>
            </w:r>
          </w:p>
        </w:tc>
      </w:tr>
      <w:tr w:rsidR="004506E3" w14:paraId="352331B0" w14:textId="77777777" w:rsidTr="00E42B93">
        <w:trPr>
          <w:cantSplit/>
        </w:trPr>
        <w:tc>
          <w:tcPr>
            <w:tcW w:w="3686" w:type="dxa"/>
          </w:tcPr>
          <w:p w14:paraId="433B5431" w14:textId="77777777" w:rsidR="004506E3" w:rsidRPr="008F7DA7" w:rsidRDefault="004506E3" w:rsidP="000C5BA1">
            <w:pPr>
              <w:suppressAutoHyphens/>
              <w:ind w:left="0"/>
              <w:jc w:val="left"/>
              <w:rPr>
                <w:rFonts w:cs="Arial"/>
                <w:szCs w:val="18"/>
              </w:rPr>
            </w:pPr>
            <w:r w:rsidRPr="008F7DA7">
              <w:rPr>
                <w:rFonts w:cs="Arial"/>
                <w:szCs w:val="18"/>
              </w:rPr>
              <w:t>180718_FT_MANUALE_OPERATIVO.docx</w:t>
            </w:r>
          </w:p>
        </w:tc>
        <w:tc>
          <w:tcPr>
            <w:tcW w:w="5386" w:type="dxa"/>
          </w:tcPr>
          <w:p w14:paraId="5619C18D" w14:textId="77777777" w:rsidR="004506E3" w:rsidRPr="008F7DA7" w:rsidRDefault="004506E3" w:rsidP="00B04587">
            <w:pPr>
              <w:ind w:left="71"/>
            </w:pPr>
            <w:r w:rsidRPr="008F7DA7">
              <w:t>Documento contenente le regole stabilite dal Fondo per il versamento dei contributi e per la gestione, il controllo, la rendicontazione e il finanziamento degli interventi di cui ai commi 1 e 2 dell’art. 12 del D.lgs. 276/2003</w:t>
            </w:r>
          </w:p>
        </w:tc>
      </w:tr>
      <w:tr w:rsidR="004506E3" w14:paraId="47CC5942" w14:textId="77777777" w:rsidTr="00E42B93">
        <w:trPr>
          <w:cantSplit/>
        </w:trPr>
        <w:tc>
          <w:tcPr>
            <w:tcW w:w="3686" w:type="dxa"/>
          </w:tcPr>
          <w:p w14:paraId="22360342" w14:textId="77777777" w:rsidR="004506E3" w:rsidRPr="008536D9" w:rsidRDefault="004506E3" w:rsidP="000C5BA1">
            <w:pPr>
              <w:suppressAutoHyphens/>
              <w:ind w:left="0"/>
              <w:jc w:val="left"/>
              <w:rPr>
                <w:rFonts w:cs="Arial"/>
                <w:szCs w:val="18"/>
              </w:rPr>
            </w:pPr>
          </w:p>
        </w:tc>
        <w:tc>
          <w:tcPr>
            <w:tcW w:w="5386" w:type="dxa"/>
          </w:tcPr>
          <w:p w14:paraId="0D27B80C" w14:textId="77777777" w:rsidR="004506E3" w:rsidRPr="008F7DA7" w:rsidRDefault="004506E3" w:rsidP="00B04587">
            <w:pPr>
              <w:ind w:left="71"/>
            </w:pPr>
          </w:p>
        </w:tc>
      </w:tr>
    </w:tbl>
    <w:p w14:paraId="05891BF6" w14:textId="77777777" w:rsidR="004506E3" w:rsidRDefault="004506E3"/>
    <w:p w14:paraId="78025DD1" w14:textId="77777777" w:rsidR="004506E3" w:rsidRDefault="004506E3"/>
    <w:p w14:paraId="0DD616A3" w14:textId="77777777" w:rsidR="004506E3" w:rsidRDefault="004506E3">
      <w:pPr>
        <w:pStyle w:val="Titolo2"/>
        <w:ind w:hanging="708"/>
      </w:pPr>
      <w:bookmarkStart w:id="34" w:name="_Toc56065393"/>
      <w:r>
        <w:t xml:space="preserve">Abbreviazioni e </w:t>
      </w:r>
      <w:bookmarkStart w:id="35" w:name="_Toc496434455"/>
      <w:r>
        <w:t>Definizioni</w:t>
      </w:r>
      <w:bookmarkEnd w:id="34"/>
      <w:bookmarkEnd w:id="35"/>
    </w:p>
    <w:p w14:paraId="692F1A7E" w14:textId="77777777" w:rsidR="004506E3" w:rsidRDefault="004506E3"/>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3"/>
        <w:gridCol w:w="6379"/>
      </w:tblGrid>
      <w:tr w:rsidR="004506E3" w14:paraId="134491B5" w14:textId="77777777" w:rsidTr="00037D16">
        <w:trPr>
          <w:cantSplit/>
        </w:trPr>
        <w:tc>
          <w:tcPr>
            <w:tcW w:w="2693" w:type="dxa"/>
          </w:tcPr>
          <w:p w14:paraId="4F184537" w14:textId="77777777" w:rsidR="004506E3" w:rsidRDefault="004506E3" w:rsidP="00403C35">
            <w:pPr>
              <w:suppressAutoHyphens/>
              <w:ind w:left="0"/>
              <w:jc w:val="left"/>
            </w:pPr>
            <w:r>
              <w:t>ApL</w:t>
            </w:r>
          </w:p>
        </w:tc>
        <w:tc>
          <w:tcPr>
            <w:tcW w:w="6379" w:type="dxa"/>
          </w:tcPr>
          <w:p w14:paraId="712428F7" w14:textId="77777777" w:rsidR="004506E3" w:rsidRDefault="004506E3" w:rsidP="00037D16">
            <w:pPr>
              <w:ind w:left="72"/>
            </w:pPr>
            <w:r>
              <w:t>Agenzia per il Lavoro</w:t>
            </w:r>
          </w:p>
        </w:tc>
      </w:tr>
      <w:tr w:rsidR="004506E3" w14:paraId="4BC7CEE1" w14:textId="77777777" w:rsidTr="00037D16">
        <w:trPr>
          <w:cantSplit/>
        </w:trPr>
        <w:tc>
          <w:tcPr>
            <w:tcW w:w="2693" w:type="dxa"/>
          </w:tcPr>
          <w:p w14:paraId="4896778A" w14:textId="77777777" w:rsidR="004506E3" w:rsidRPr="00037D16" w:rsidRDefault="004506E3" w:rsidP="00403C35">
            <w:pPr>
              <w:suppressAutoHyphens/>
              <w:ind w:left="0"/>
              <w:jc w:val="left"/>
            </w:pPr>
          </w:p>
        </w:tc>
        <w:tc>
          <w:tcPr>
            <w:tcW w:w="6379" w:type="dxa"/>
          </w:tcPr>
          <w:p w14:paraId="4F74B81B" w14:textId="77777777" w:rsidR="004506E3" w:rsidRDefault="004506E3" w:rsidP="00037D16">
            <w:pPr>
              <w:ind w:left="72"/>
            </w:pPr>
          </w:p>
        </w:tc>
      </w:tr>
    </w:tbl>
    <w:p w14:paraId="4B587D3B" w14:textId="77777777" w:rsidR="004506E3" w:rsidRDefault="004506E3"/>
    <w:p w14:paraId="1CC92511" w14:textId="77777777" w:rsidR="004506E3" w:rsidRDefault="004506E3"/>
    <w:p w14:paraId="6B9FAE7A" w14:textId="77777777" w:rsidR="004506E3" w:rsidRDefault="004506E3"/>
    <w:p w14:paraId="67F56C17" w14:textId="77777777" w:rsidR="004506E3" w:rsidRDefault="004506E3"/>
    <w:p w14:paraId="4D408C3D" w14:textId="77777777" w:rsidR="004506E3" w:rsidRDefault="004506E3"/>
    <w:p w14:paraId="4050F0DA" w14:textId="77777777" w:rsidR="004506E3" w:rsidRDefault="004506E3"/>
    <w:p w14:paraId="7C34BC39" w14:textId="77777777" w:rsidR="004506E3" w:rsidRDefault="004506E3" w:rsidP="007F19FE">
      <w:pPr>
        <w:pStyle w:val="Titolo1"/>
      </w:pPr>
      <w:r>
        <w:br w:type="page"/>
      </w:r>
      <w:bookmarkStart w:id="36" w:name="_Toc470492698"/>
      <w:bookmarkStart w:id="37" w:name="_Toc68327860"/>
      <w:bookmarkStart w:id="38" w:name="_Toc56065394"/>
      <w:r>
        <w:lastRenderedPageBreak/>
        <w:t>Requisiti</w:t>
      </w:r>
      <w:bookmarkEnd w:id="36"/>
      <w:bookmarkEnd w:id="37"/>
      <w:bookmarkEnd w:id="38"/>
      <w:r>
        <w:t xml:space="preserve"> </w:t>
      </w:r>
    </w:p>
    <w:p w14:paraId="0E25DF88" w14:textId="77777777" w:rsidR="004506E3" w:rsidRDefault="004506E3" w:rsidP="007F19FE">
      <w:pPr>
        <w:pStyle w:val="Titolo2"/>
        <w:ind w:hanging="708"/>
      </w:pPr>
      <w:bookmarkStart w:id="39" w:name="_Toc470492699"/>
      <w:bookmarkStart w:id="40" w:name="_Toc68327861"/>
      <w:bookmarkStart w:id="41" w:name="_Toc56065395"/>
      <w:r>
        <w:t>Requisiti di Progetto</w:t>
      </w:r>
      <w:bookmarkEnd w:id="39"/>
      <w:bookmarkEnd w:id="40"/>
      <w:bookmarkEnd w:id="41"/>
      <w:r>
        <w:t xml:space="preserve"> </w:t>
      </w:r>
    </w:p>
    <w:p w14:paraId="5DFD0B98" w14:textId="77777777" w:rsidR="004506E3" w:rsidRDefault="004506E3" w:rsidP="007F19FE">
      <w:r>
        <w:t xml:space="preserve">Nella </w:t>
      </w:r>
      <w:r>
        <w:rPr>
          <w:b/>
          <w:bCs/>
        </w:rPr>
        <w:t>Tabella dei Requisiti</w:t>
      </w:r>
      <w:r>
        <w:rPr>
          <w:i/>
          <w:iCs/>
          <w:color w:val="0000FF"/>
        </w:rPr>
        <w:t xml:space="preserve"> </w:t>
      </w:r>
      <w:r>
        <w:t>sono riportati i requisiti dell’Utente/Cliente e la loro correlazione (quando applicabile) con i requisiti identificati nella corrente attività di analisi.</w:t>
      </w:r>
    </w:p>
    <w:p w14:paraId="4FB29FFB" w14:textId="77777777" w:rsidR="004506E3" w:rsidRDefault="004506E3" w:rsidP="007F19FE">
      <w:r>
        <w:t>In tale tabella i requisiti sono inseriti per codice-titolo della funzione/caso d’uso e c</w:t>
      </w:r>
      <w:r w:rsidRPr="003E395E">
        <w:t>lassifica</w:t>
      </w:r>
      <w:r>
        <w:t>ti</w:t>
      </w:r>
      <w:r w:rsidRPr="003E395E">
        <w:t xml:space="preserve"> in base alla norma di riferimento adottata</w:t>
      </w:r>
      <w:r>
        <w:t>.</w:t>
      </w:r>
    </w:p>
    <w:p w14:paraId="12B05141" w14:textId="77777777" w:rsidR="004506E3" w:rsidRDefault="004506E3" w:rsidP="007F19FE">
      <w:r>
        <w:t xml:space="preserve">Per ogni requisito Utente/Cliente può corrispondere uno o più requisiti funzionali; ogni requisito funzionale è dettagliato nelle sezioni contenute nel capitolo “Specifiche della soluzione” del corrente documento. </w:t>
      </w:r>
    </w:p>
    <w:p w14:paraId="1129E1C4" w14:textId="77777777" w:rsidR="004506E3" w:rsidRDefault="004506E3" w:rsidP="00037D16">
      <w:pPr>
        <w:rPr>
          <w:rFonts w:cs="Arial"/>
          <w:szCs w:val="18"/>
        </w:rPr>
      </w:pPr>
      <w:r>
        <w:rPr>
          <w:rFonts w:cs="Arial"/>
          <w:szCs w:val="18"/>
        </w:rPr>
        <w:t>Si riporta di seguito la Tabella dei Requisiti relativa alla Gestione delle sanzioni:</w:t>
      </w:r>
    </w:p>
    <w:p w14:paraId="0EC6C3B2" w14:textId="77777777" w:rsidR="004506E3" w:rsidRDefault="004506E3" w:rsidP="00037D16">
      <w:pPr>
        <w:rPr>
          <w:rFonts w:cs="Arial"/>
          <w:szCs w:val="18"/>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83"/>
        <w:gridCol w:w="3234"/>
        <w:gridCol w:w="2606"/>
      </w:tblGrid>
      <w:tr w:rsidR="004506E3" w:rsidRPr="008B568E" w14:paraId="266F2296" w14:textId="77777777" w:rsidTr="00403C35">
        <w:tc>
          <w:tcPr>
            <w:tcW w:w="2683" w:type="dxa"/>
          </w:tcPr>
          <w:p w14:paraId="7A4E2C92" w14:textId="77777777" w:rsidR="004506E3" w:rsidRPr="008B568E" w:rsidRDefault="004506E3" w:rsidP="00403C35">
            <w:pPr>
              <w:ind w:left="0"/>
              <w:rPr>
                <w:rFonts w:cs="Arial"/>
                <w:szCs w:val="18"/>
              </w:rPr>
            </w:pPr>
            <w:r w:rsidRPr="008B568E">
              <w:rPr>
                <w:rFonts w:cs="Arial"/>
                <w:szCs w:val="18"/>
              </w:rPr>
              <w:t>Requisiti Utente</w:t>
            </w:r>
          </w:p>
        </w:tc>
        <w:tc>
          <w:tcPr>
            <w:tcW w:w="3234" w:type="dxa"/>
          </w:tcPr>
          <w:p w14:paraId="2410E3FD" w14:textId="77777777" w:rsidR="004506E3" w:rsidRPr="008B568E" w:rsidRDefault="004506E3" w:rsidP="00403C35">
            <w:pPr>
              <w:ind w:left="0"/>
              <w:rPr>
                <w:rFonts w:cs="Arial"/>
                <w:szCs w:val="18"/>
              </w:rPr>
            </w:pPr>
            <w:r w:rsidRPr="008B568E">
              <w:rPr>
                <w:rFonts w:cs="Arial"/>
                <w:szCs w:val="18"/>
              </w:rPr>
              <w:t>Descrizione Requisito</w:t>
            </w:r>
          </w:p>
        </w:tc>
        <w:tc>
          <w:tcPr>
            <w:tcW w:w="2606" w:type="dxa"/>
          </w:tcPr>
          <w:p w14:paraId="370719A2" w14:textId="77777777" w:rsidR="004506E3" w:rsidRPr="008B568E" w:rsidRDefault="004506E3" w:rsidP="00403C35">
            <w:pPr>
              <w:ind w:left="0"/>
              <w:rPr>
                <w:rFonts w:cs="Arial"/>
                <w:szCs w:val="18"/>
              </w:rPr>
            </w:pPr>
            <w:r>
              <w:rPr>
                <w:rFonts w:cs="Arial"/>
                <w:szCs w:val="18"/>
              </w:rPr>
              <w:t>Analisi Funzionale</w:t>
            </w:r>
          </w:p>
        </w:tc>
      </w:tr>
      <w:tr w:rsidR="004506E3" w:rsidRPr="00F10788" w14:paraId="444EBA09" w14:textId="77777777" w:rsidTr="00403C35">
        <w:trPr>
          <w:trHeight w:val="1950"/>
        </w:trPr>
        <w:tc>
          <w:tcPr>
            <w:tcW w:w="2683" w:type="dxa"/>
          </w:tcPr>
          <w:p w14:paraId="108E99F4" w14:textId="77777777" w:rsidR="004506E3" w:rsidRPr="008B568E" w:rsidRDefault="004506E3" w:rsidP="00403C35">
            <w:pPr>
              <w:ind w:left="0"/>
              <w:rPr>
                <w:rFonts w:cs="Arial"/>
                <w:szCs w:val="18"/>
              </w:rPr>
            </w:pPr>
            <w:r w:rsidRPr="008B568E">
              <w:rPr>
                <w:rFonts w:cs="Arial"/>
                <w:szCs w:val="18"/>
              </w:rPr>
              <w:t>RU_FTW_</w:t>
            </w:r>
            <w:r>
              <w:rPr>
                <w:rFonts w:cs="Arial"/>
                <w:szCs w:val="18"/>
              </w:rPr>
              <w:t>SANZ</w:t>
            </w:r>
          </w:p>
        </w:tc>
        <w:tc>
          <w:tcPr>
            <w:tcW w:w="3234" w:type="dxa"/>
          </w:tcPr>
          <w:p w14:paraId="49B4E7BA" w14:textId="77777777" w:rsidR="004506E3" w:rsidRDefault="004506E3" w:rsidP="00403C35">
            <w:pPr>
              <w:ind w:left="0"/>
            </w:pPr>
            <w:r>
              <w:t xml:space="preserve">E’ richiesto che l’accesso alle funzionalità del sistema sanzionatorio in FTWEB avvenga secondo privilegi di accesso prestabiliti </w:t>
            </w:r>
          </w:p>
        </w:tc>
        <w:tc>
          <w:tcPr>
            <w:tcW w:w="2606" w:type="dxa"/>
          </w:tcPr>
          <w:p w14:paraId="3C2AAC5A" w14:textId="77777777" w:rsidR="004506E3" w:rsidRPr="00AA34FA" w:rsidRDefault="004506E3" w:rsidP="00F10788">
            <w:pPr>
              <w:ind w:left="0"/>
              <w:rPr>
                <w:rFonts w:cs="Arial"/>
                <w:szCs w:val="18"/>
              </w:rPr>
            </w:pPr>
            <w:r w:rsidRPr="00AA34FA">
              <w:t>FTW_</w:t>
            </w:r>
            <w:r w:rsidRPr="00AA34FA">
              <w:rPr>
                <w:rFonts w:cs="Arial"/>
                <w:szCs w:val="18"/>
              </w:rPr>
              <w:t>SANZ_ACC</w:t>
            </w:r>
          </w:p>
          <w:p w14:paraId="4C22D41B" w14:textId="77777777" w:rsidR="004506E3" w:rsidRPr="00AA34FA" w:rsidRDefault="004506E3" w:rsidP="00F10788">
            <w:pPr>
              <w:ind w:left="0"/>
              <w:rPr>
                <w:rFonts w:cs="Arial"/>
                <w:szCs w:val="18"/>
              </w:rPr>
            </w:pPr>
            <w:r w:rsidRPr="00AA34FA">
              <w:t>FTW_</w:t>
            </w:r>
            <w:r w:rsidRPr="00AA34FA">
              <w:rPr>
                <w:rFonts w:cs="Arial"/>
                <w:szCs w:val="18"/>
              </w:rPr>
              <w:t>SANZ_TIP</w:t>
            </w:r>
          </w:p>
          <w:p w14:paraId="6F3000B9" w14:textId="77777777" w:rsidR="004506E3" w:rsidRPr="00961C53" w:rsidRDefault="004506E3" w:rsidP="00F10788">
            <w:pPr>
              <w:tabs>
                <w:tab w:val="right" w:leader="dot" w:pos="9027"/>
              </w:tabs>
              <w:ind w:left="0"/>
              <w:rPr>
                <w:rFonts w:cs="Arial"/>
                <w:szCs w:val="18"/>
                <w:lang w:val="en-US"/>
              </w:rPr>
            </w:pPr>
            <w:r w:rsidRPr="00961C53">
              <w:rPr>
                <w:lang w:val="en-US"/>
              </w:rPr>
              <w:t>FTW_</w:t>
            </w:r>
            <w:r w:rsidRPr="00961C53">
              <w:rPr>
                <w:rFonts w:cs="Arial"/>
                <w:szCs w:val="18"/>
                <w:lang w:val="en-US"/>
              </w:rPr>
              <w:t>SANZ_RIC</w:t>
            </w:r>
          </w:p>
          <w:p w14:paraId="1F98AF25" w14:textId="77777777" w:rsidR="004506E3" w:rsidRPr="00961C53" w:rsidRDefault="004506E3" w:rsidP="00F10788">
            <w:pPr>
              <w:tabs>
                <w:tab w:val="right" w:leader="dot" w:pos="9027"/>
              </w:tabs>
              <w:ind w:left="0"/>
              <w:rPr>
                <w:rFonts w:cs="Arial"/>
                <w:szCs w:val="18"/>
                <w:lang w:val="en-US"/>
              </w:rPr>
            </w:pPr>
            <w:r w:rsidRPr="00961C53">
              <w:rPr>
                <w:lang w:val="en-US"/>
              </w:rPr>
              <w:t>FTW_</w:t>
            </w:r>
            <w:r w:rsidRPr="00961C53">
              <w:rPr>
                <w:rFonts w:cs="Arial"/>
                <w:szCs w:val="18"/>
                <w:lang w:val="en-US"/>
              </w:rPr>
              <w:t>SANZ_VIS</w:t>
            </w:r>
          </w:p>
          <w:p w14:paraId="3F83F4AF" w14:textId="77777777" w:rsidR="004506E3" w:rsidRPr="00882788" w:rsidRDefault="004506E3" w:rsidP="00F10788">
            <w:pPr>
              <w:ind w:left="0"/>
              <w:rPr>
                <w:lang w:val="fr-FR"/>
              </w:rPr>
            </w:pPr>
            <w:r w:rsidRPr="00882788">
              <w:rPr>
                <w:lang w:val="fr-FR"/>
              </w:rPr>
              <w:t>FTW_</w:t>
            </w:r>
            <w:r w:rsidRPr="00882788">
              <w:rPr>
                <w:rFonts w:cs="Arial"/>
                <w:szCs w:val="18"/>
                <w:lang w:val="fr-FR"/>
              </w:rPr>
              <w:t>SANZ_MOD</w:t>
            </w:r>
          </w:p>
        </w:tc>
      </w:tr>
      <w:tr w:rsidR="004506E3" w:rsidRPr="00882788" w14:paraId="21FB4E88" w14:textId="77777777" w:rsidTr="00403C35">
        <w:trPr>
          <w:trHeight w:val="1950"/>
        </w:trPr>
        <w:tc>
          <w:tcPr>
            <w:tcW w:w="2683" w:type="dxa"/>
          </w:tcPr>
          <w:p w14:paraId="1B43CAA8" w14:textId="77777777" w:rsidR="004506E3" w:rsidRPr="00882788" w:rsidRDefault="004506E3" w:rsidP="00403C35">
            <w:pPr>
              <w:ind w:left="0"/>
              <w:rPr>
                <w:rFonts w:cs="Arial"/>
                <w:szCs w:val="18"/>
                <w:lang w:val="en-GB"/>
              </w:rPr>
            </w:pPr>
            <w:r w:rsidRPr="00882788">
              <w:rPr>
                <w:rFonts w:cs="Arial"/>
                <w:szCs w:val="18"/>
                <w:lang w:val="en-GB"/>
              </w:rPr>
              <w:t>RU_FTW_SANZ_MON_IT</w:t>
            </w:r>
          </w:p>
        </w:tc>
        <w:tc>
          <w:tcPr>
            <w:tcW w:w="3234" w:type="dxa"/>
          </w:tcPr>
          <w:p w14:paraId="12C24B47" w14:textId="77777777" w:rsidR="004506E3" w:rsidRDefault="004506E3" w:rsidP="00403C35">
            <w:pPr>
              <w:ind w:left="0"/>
            </w:pPr>
            <w:r>
              <w:t>E’ richiesto che il sistema FTWEB esponga una sezione “Sanzioni” attraverso la quale un utente Forma.Temp possa accedere alle sanzioni generate a seguito di monitoraggi in itinere.</w:t>
            </w:r>
          </w:p>
          <w:p w14:paraId="42CE97C4" w14:textId="77777777" w:rsidR="004506E3" w:rsidRPr="00402CA1" w:rsidRDefault="004506E3" w:rsidP="00403C35">
            <w:pPr>
              <w:ind w:left="0"/>
            </w:pPr>
          </w:p>
        </w:tc>
        <w:tc>
          <w:tcPr>
            <w:tcW w:w="2606" w:type="dxa"/>
          </w:tcPr>
          <w:p w14:paraId="0AA12428" w14:textId="77777777" w:rsidR="004506E3" w:rsidRDefault="004506E3" w:rsidP="00F10788">
            <w:pPr>
              <w:ind w:left="0"/>
              <w:rPr>
                <w:lang w:val="en-GB"/>
              </w:rPr>
            </w:pPr>
            <w:r w:rsidRPr="00F10788">
              <w:rPr>
                <w:lang w:val="en-GB"/>
              </w:rPr>
              <w:t>FTW_</w:t>
            </w:r>
            <w:r w:rsidRPr="00F10788">
              <w:rPr>
                <w:rFonts w:cs="Arial"/>
                <w:szCs w:val="18"/>
                <w:lang w:val="en-GB"/>
              </w:rPr>
              <w:t>SANZ</w:t>
            </w:r>
            <w:r>
              <w:rPr>
                <w:lang w:val="en-GB"/>
              </w:rPr>
              <w:t>_MON_IT_</w:t>
            </w:r>
            <w:r w:rsidRPr="00F10788">
              <w:rPr>
                <w:lang w:val="en-GB"/>
              </w:rPr>
              <w:t>INS</w:t>
            </w:r>
          </w:p>
          <w:p w14:paraId="62F4BFDC" w14:textId="77777777" w:rsidR="004506E3" w:rsidRPr="00F10788" w:rsidRDefault="004506E3" w:rsidP="00F10788">
            <w:pPr>
              <w:ind w:left="0"/>
              <w:rPr>
                <w:lang w:val="en-GB"/>
              </w:rPr>
            </w:pPr>
            <w:r w:rsidRPr="00F10788">
              <w:rPr>
                <w:lang w:val="en-GB"/>
              </w:rPr>
              <w:t>FTW_</w:t>
            </w:r>
            <w:r w:rsidRPr="00F10788">
              <w:rPr>
                <w:rFonts w:cs="Arial"/>
                <w:szCs w:val="18"/>
                <w:lang w:val="en-GB"/>
              </w:rPr>
              <w:t>SANZ</w:t>
            </w:r>
            <w:r>
              <w:rPr>
                <w:lang w:val="en-GB"/>
              </w:rPr>
              <w:t>_MON_IT_MOD</w:t>
            </w:r>
          </w:p>
          <w:p w14:paraId="62715700" w14:textId="77777777" w:rsidR="004506E3" w:rsidRPr="00F10788" w:rsidRDefault="004506E3" w:rsidP="00F10788">
            <w:pPr>
              <w:ind w:left="0"/>
              <w:rPr>
                <w:lang w:val="en-GB"/>
              </w:rPr>
            </w:pPr>
            <w:r w:rsidRPr="00F10788">
              <w:rPr>
                <w:lang w:val="en-GB"/>
              </w:rPr>
              <w:t>FTW_</w:t>
            </w:r>
            <w:r w:rsidRPr="00F10788">
              <w:rPr>
                <w:rFonts w:cs="Arial"/>
                <w:szCs w:val="18"/>
                <w:lang w:val="en-GB"/>
              </w:rPr>
              <w:t>SANZ</w:t>
            </w:r>
            <w:r>
              <w:rPr>
                <w:lang w:val="en-GB"/>
              </w:rPr>
              <w:t>_MON_IT_APP</w:t>
            </w:r>
          </w:p>
          <w:p w14:paraId="31239369" w14:textId="77777777" w:rsidR="004506E3" w:rsidRPr="008E0E9F" w:rsidRDefault="004506E3" w:rsidP="00F10788">
            <w:pPr>
              <w:ind w:left="0"/>
              <w:rPr>
                <w:lang w:val="en-GB"/>
              </w:rPr>
            </w:pPr>
            <w:r w:rsidRPr="008E0E9F">
              <w:rPr>
                <w:lang w:val="en-GB"/>
              </w:rPr>
              <w:t>FTW_</w:t>
            </w:r>
            <w:r w:rsidRPr="008E0E9F">
              <w:rPr>
                <w:rFonts w:cs="Arial"/>
                <w:szCs w:val="18"/>
                <w:lang w:val="en-GB"/>
              </w:rPr>
              <w:t>SANZ</w:t>
            </w:r>
            <w:r w:rsidRPr="008E0E9F">
              <w:rPr>
                <w:lang w:val="en-GB"/>
              </w:rPr>
              <w:t>_</w:t>
            </w:r>
            <w:r>
              <w:rPr>
                <w:lang w:val="en-GB"/>
              </w:rPr>
              <w:t>MON_IT_RIC</w:t>
            </w:r>
          </w:p>
          <w:p w14:paraId="3CDAF903" w14:textId="77777777" w:rsidR="004506E3" w:rsidRPr="00882788" w:rsidRDefault="004506E3" w:rsidP="00F10788">
            <w:pPr>
              <w:ind w:left="0"/>
              <w:rPr>
                <w:lang w:val="fr-FR"/>
              </w:rPr>
            </w:pPr>
            <w:r w:rsidRPr="00882788">
              <w:rPr>
                <w:lang w:val="fr-FR"/>
              </w:rPr>
              <w:t>FTW_</w:t>
            </w:r>
            <w:r w:rsidRPr="00882788">
              <w:rPr>
                <w:rFonts w:cs="Arial"/>
                <w:szCs w:val="18"/>
                <w:lang w:val="fr-FR"/>
              </w:rPr>
              <w:t>SANZ</w:t>
            </w:r>
            <w:r w:rsidRPr="00882788">
              <w:rPr>
                <w:lang w:val="fr-FR"/>
              </w:rPr>
              <w:t>_MON_IT_VIS</w:t>
            </w:r>
          </w:p>
          <w:p w14:paraId="378FC813" w14:textId="77777777" w:rsidR="004506E3" w:rsidRPr="00882788" w:rsidRDefault="004506E3" w:rsidP="00F10788">
            <w:pPr>
              <w:ind w:left="0"/>
              <w:rPr>
                <w:lang w:val="fr-FR"/>
              </w:rPr>
            </w:pPr>
          </w:p>
        </w:tc>
      </w:tr>
      <w:tr w:rsidR="004506E3" w:rsidRPr="00BA3420" w14:paraId="20FC30D8" w14:textId="77777777" w:rsidTr="00403C35">
        <w:trPr>
          <w:trHeight w:val="1950"/>
        </w:trPr>
        <w:tc>
          <w:tcPr>
            <w:tcW w:w="2683" w:type="dxa"/>
          </w:tcPr>
          <w:p w14:paraId="410071C7" w14:textId="77777777" w:rsidR="004506E3" w:rsidRPr="00D501E3" w:rsidRDefault="004506E3" w:rsidP="00362957">
            <w:pPr>
              <w:ind w:left="0"/>
              <w:rPr>
                <w:rFonts w:cs="Arial"/>
                <w:szCs w:val="18"/>
                <w:lang w:val="fr-FR"/>
              </w:rPr>
            </w:pPr>
            <w:r w:rsidRPr="00D501E3">
              <w:rPr>
                <w:rFonts w:cs="Arial"/>
                <w:szCs w:val="18"/>
                <w:lang w:val="fr-FR"/>
              </w:rPr>
              <w:t>RU_FTW_SANZ_MON_EX</w:t>
            </w:r>
          </w:p>
        </w:tc>
        <w:tc>
          <w:tcPr>
            <w:tcW w:w="3234" w:type="dxa"/>
          </w:tcPr>
          <w:p w14:paraId="4919A5E0" w14:textId="77777777" w:rsidR="004506E3" w:rsidRDefault="004506E3" w:rsidP="00362957">
            <w:pPr>
              <w:ind w:left="0"/>
            </w:pPr>
            <w:r>
              <w:t>E’ richiesto che il sistema FTWEB esponga una sezione “Sanzioni” attraverso la quale un utente Forma.Temp possa accedere alle sanzioni generate a seguito di monitoraggi ex post.</w:t>
            </w:r>
          </w:p>
          <w:p w14:paraId="77FD6042" w14:textId="77777777" w:rsidR="004506E3" w:rsidRPr="00402CA1" w:rsidRDefault="004506E3" w:rsidP="00362957">
            <w:pPr>
              <w:ind w:left="0"/>
            </w:pPr>
          </w:p>
        </w:tc>
        <w:tc>
          <w:tcPr>
            <w:tcW w:w="2606" w:type="dxa"/>
          </w:tcPr>
          <w:p w14:paraId="4E62B4AB" w14:textId="77777777" w:rsidR="004506E3" w:rsidRPr="00D501E3" w:rsidRDefault="004506E3" w:rsidP="00362957">
            <w:pPr>
              <w:ind w:left="0"/>
              <w:rPr>
                <w:lang w:val="fr-FR"/>
              </w:rPr>
            </w:pPr>
            <w:r w:rsidRPr="00D501E3">
              <w:rPr>
                <w:lang w:val="fr-FR"/>
              </w:rPr>
              <w:t>FTW_</w:t>
            </w:r>
            <w:r w:rsidRPr="00D501E3">
              <w:rPr>
                <w:rFonts w:cs="Arial"/>
                <w:szCs w:val="18"/>
                <w:lang w:val="fr-FR"/>
              </w:rPr>
              <w:t>SANZ</w:t>
            </w:r>
            <w:r w:rsidRPr="00D501E3">
              <w:rPr>
                <w:lang w:val="fr-FR"/>
              </w:rPr>
              <w:t>_MON_EX_INS</w:t>
            </w:r>
          </w:p>
          <w:p w14:paraId="3BB9E527" w14:textId="77777777" w:rsidR="004506E3" w:rsidRPr="00D501E3" w:rsidRDefault="004506E3" w:rsidP="00362957">
            <w:pPr>
              <w:ind w:left="0"/>
              <w:rPr>
                <w:lang w:val="fr-FR"/>
              </w:rPr>
            </w:pPr>
            <w:r w:rsidRPr="00D501E3">
              <w:rPr>
                <w:lang w:val="fr-FR"/>
              </w:rPr>
              <w:t>FTW_</w:t>
            </w:r>
            <w:r w:rsidRPr="00D501E3">
              <w:rPr>
                <w:rFonts w:cs="Arial"/>
                <w:szCs w:val="18"/>
                <w:lang w:val="fr-FR"/>
              </w:rPr>
              <w:t>SANZ</w:t>
            </w:r>
            <w:r w:rsidRPr="00D501E3">
              <w:rPr>
                <w:lang w:val="fr-FR"/>
              </w:rPr>
              <w:t>_MON_EX_MOD</w:t>
            </w:r>
          </w:p>
          <w:p w14:paraId="6598EB9F" w14:textId="77777777" w:rsidR="004506E3" w:rsidRPr="00B23F05" w:rsidRDefault="004506E3" w:rsidP="00362957">
            <w:pPr>
              <w:ind w:left="0"/>
              <w:rPr>
                <w:lang w:val="fr-FR"/>
              </w:rPr>
            </w:pPr>
            <w:r w:rsidRPr="00B23F05">
              <w:rPr>
                <w:lang w:val="fr-FR"/>
              </w:rPr>
              <w:t>FTW_</w:t>
            </w:r>
            <w:r w:rsidRPr="00B23F05">
              <w:rPr>
                <w:rFonts w:cs="Arial"/>
                <w:szCs w:val="18"/>
                <w:lang w:val="fr-FR"/>
              </w:rPr>
              <w:t>SANZ</w:t>
            </w:r>
            <w:r w:rsidRPr="00B23F05">
              <w:rPr>
                <w:lang w:val="fr-FR"/>
              </w:rPr>
              <w:t>_MON_EX_APP</w:t>
            </w:r>
          </w:p>
          <w:p w14:paraId="36942687" w14:textId="77777777" w:rsidR="004506E3" w:rsidRPr="00B23F05" w:rsidRDefault="004506E3" w:rsidP="00362957">
            <w:pPr>
              <w:ind w:left="0"/>
              <w:rPr>
                <w:lang w:val="fr-FR"/>
              </w:rPr>
            </w:pPr>
            <w:r w:rsidRPr="00B23F05">
              <w:rPr>
                <w:lang w:val="fr-FR"/>
              </w:rPr>
              <w:t>FTW_</w:t>
            </w:r>
            <w:r w:rsidRPr="00B23F05">
              <w:rPr>
                <w:rFonts w:cs="Arial"/>
                <w:szCs w:val="18"/>
                <w:lang w:val="fr-FR"/>
              </w:rPr>
              <w:t>SANZ</w:t>
            </w:r>
            <w:r w:rsidRPr="00B23F05">
              <w:rPr>
                <w:lang w:val="fr-FR"/>
              </w:rPr>
              <w:t>_MON_EX_RIC</w:t>
            </w:r>
          </w:p>
          <w:p w14:paraId="6C96D4DE" w14:textId="77777777" w:rsidR="004506E3" w:rsidRPr="00882788" w:rsidRDefault="004506E3" w:rsidP="00362957">
            <w:pPr>
              <w:ind w:left="0"/>
              <w:rPr>
                <w:lang w:val="fr-FR"/>
              </w:rPr>
            </w:pPr>
            <w:r w:rsidRPr="00882788">
              <w:rPr>
                <w:lang w:val="fr-FR"/>
              </w:rPr>
              <w:t>FTW_</w:t>
            </w:r>
            <w:r w:rsidRPr="00882788">
              <w:rPr>
                <w:rFonts w:cs="Arial"/>
                <w:szCs w:val="18"/>
                <w:lang w:val="fr-FR"/>
              </w:rPr>
              <w:t>SANZ</w:t>
            </w:r>
            <w:r>
              <w:rPr>
                <w:lang w:val="fr-FR"/>
              </w:rPr>
              <w:t>_MON_EX</w:t>
            </w:r>
            <w:r w:rsidRPr="00882788">
              <w:rPr>
                <w:lang w:val="fr-FR"/>
              </w:rPr>
              <w:t>_VIS</w:t>
            </w:r>
          </w:p>
          <w:p w14:paraId="717141F4" w14:textId="77777777" w:rsidR="004506E3" w:rsidRPr="00882788" w:rsidRDefault="004506E3" w:rsidP="00362957">
            <w:pPr>
              <w:ind w:left="0"/>
              <w:rPr>
                <w:lang w:val="fr-FR"/>
              </w:rPr>
            </w:pPr>
          </w:p>
        </w:tc>
      </w:tr>
      <w:tr w:rsidR="004506E3" w:rsidRPr="00E3468D" w14:paraId="31A4FCB9" w14:textId="77777777" w:rsidTr="00403C35">
        <w:trPr>
          <w:trHeight w:val="947"/>
        </w:trPr>
        <w:tc>
          <w:tcPr>
            <w:tcW w:w="2683" w:type="dxa"/>
          </w:tcPr>
          <w:p w14:paraId="05EA840C" w14:textId="77777777" w:rsidR="004506E3" w:rsidRPr="00D501E3" w:rsidRDefault="004506E3" w:rsidP="00362957">
            <w:pPr>
              <w:ind w:left="0"/>
              <w:rPr>
                <w:rFonts w:cs="Arial"/>
                <w:szCs w:val="18"/>
                <w:lang w:val="fr-FR"/>
              </w:rPr>
            </w:pPr>
            <w:r w:rsidRPr="00D501E3">
              <w:rPr>
                <w:rFonts w:cs="Arial"/>
                <w:szCs w:val="18"/>
                <w:lang w:val="fr-FR"/>
              </w:rPr>
              <w:t>RU_FTW_SANZ_</w:t>
            </w:r>
            <w:r>
              <w:rPr>
                <w:rFonts w:cs="Arial"/>
                <w:szCs w:val="18"/>
                <w:lang w:val="fr-FR"/>
              </w:rPr>
              <w:t>PLA</w:t>
            </w:r>
          </w:p>
        </w:tc>
        <w:tc>
          <w:tcPr>
            <w:tcW w:w="3234" w:type="dxa"/>
          </w:tcPr>
          <w:p w14:paraId="10D86EF8" w14:textId="77777777" w:rsidR="004506E3" w:rsidRDefault="004506E3" w:rsidP="00362957">
            <w:pPr>
              <w:ind w:left="0"/>
            </w:pPr>
            <w:r>
              <w:t>E’ richiesto che il sistema FTWEB esponga una sezione “Sanzioni” attraverso la quale un utente Forma.Temp possa accedere alle sanzioni generate a seguito di verifiche di placement.</w:t>
            </w:r>
          </w:p>
          <w:p w14:paraId="5A25D2D2" w14:textId="77777777" w:rsidR="004506E3" w:rsidRPr="00402CA1" w:rsidRDefault="004506E3" w:rsidP="00362957">
            <w:pPr>
              <w:ind w:left="0"/>
            </w:pPr>
          </w:p>
        </w:tc>
        <w:tc>
          <w:tcPr>
            <w:tcW w:w="2606" w:type="dxa"/>
          </w:tcPr>
          <w:p w14:paraId="78159B00" w14:textId="77777777" w:rsidR="004506E3" w:rsidRPr="00B23F05" w:rsidRDefault="004506E3" w:rsidP="00362957">
            <w:pPr>
              <w:ind w:left="0"/>
            </w:pPr>
            <w:r w:rsidRPr="00B23F05">
              <w:t>FTW_</w:t>
            </w:r>
            <w:r w:rsidRPr="00B23F05">
              <w:rPr>
                <w:rFonts w:cs="Arial"/>
                <w:szCs w:val="18"/>
              </w:rPr>
              <w:t>SANZ</w:t>
            </w:r>
            <w:r w:rsidRPr="00B23F05">
              <w:t>_PLA_INS</w:t>
            </w:r>
          </w:p>
          <w:p w14:paraId="6FE85199" w14:textId="77777777" w:rsidR="004506E3" w:rsidRPr="00B23F05" w:rsidRDefault="004506E3" w:rsidP="00362957">
            <w:pPr>
              <w:ind w:left="0"/>
            </w:pPr>
            <w:r w:rsidRPr="00B23F05">
              <w:t>FTW_</w:t>
            </w:r>
            <w:r w:rsidRPr="00B23F05">
              <w:rPr>
                <w:rFonts w:cs="Arial"/>
                <w:szCs w:val="18"/>
              </w:rPr>
              <w:t>SANZ</w:t>
            </w:r>
            <w:r w:rsidRPr="00B23F05">
              <w:t>_PLA_MOD</w:t>
            </w:r>
          </w:p>
          <w:p w14:paraId="3E8F4B80" w14:textId="77777777" w:rsidR="004506E3" w:rsidRPr="00B23F05" w:rsidRDefault="004506E3" w:rsidP="00362957">
            <w:pPr>
              <w:ind w:left="0"/>
            </w:pPr>
            <w:r w:rsidRPr="00B23F05">
              <w:t>FTW_</w:t>
            </w:r>
            <w:r w:rsidRPr="00B23F05">
              <w:rPr>
                <w:rFonts w:cs="Arial"/>
                <w:szCs w:val="18"/>
              </w:rPr>
              <w:t>SANZ</w:t>
            </w:r>
            <w:r w:rsidRPr="00B23F05">
              <w:t>_PLA_APP</w:t>
            </w:r>
          </w:p>
          <w:p w14:paraId="1A503D27" w14:textId="77777777" w:rsidR="004506E3" w:rsidRPr="00B23F05" w:rsidRDefault="004506E3" w:rsidP="00362957">
            <w:pPr>
              <w:ind w:left="0"/>
            </w:pPr>
            <w:r w:rsidRPr="00B23F05">
              <w:t>FTW_</w:t>
            </w:r>
            <w:r w:rsidRPr="00B23F05">
              <w:rPr>
                <w:rFonts w:cs="Arial"/>
                <w:szCs w:val="18"/>
              </w:rPr>
              <w:t>SANZ</w:t>
            </w:r>
            <w:r w:rsidRPr="00B23F05">
              <w:t>_PLA_RIC</w:t>
            </w:r>
          </w:p>
          <w:p w14:paraId="1346B7DE" w14:textId="77777777" w:rsidR="004506E3" w:rsidRPr="00882788" w:rsidRDefault="004506E3" w:rsidP="00362957">
            <w:pPr>
              <w:ind w:left="0"/>
              <w:rPr>
                <w:lang w:val="fr-FR"/>
              </w:rPr>
            </w:pPr>
            <w:r w:rsidRPr="00882788">
              <w:rPr>
                <w:lang w:val="fr-FR"/>
              </w:rPr>
              <w:t>FTW_</w:t>
            </w:r>
            <w:r w:rsidRPr="00882788">
              <w:rPr>
                <w:rFonts w:cs="Arial"/>
                <w:szCs w:val="18"/>
                <w:lang w:val="fr-FR"/>
              </w:rPr>
              <w:t>SANZ</w:t>
            </w:r>
            <w:r>
              <w:rPr>
                <w:lang w:val="fr-FR"/>
              </w:rPr>
              <w:t>_PLA</w:t>
            </w:r>
            <w:r w:rsidRPr="00882788">
              <w:rPr>
                <w:lang w:val="fr-FR"/>
              </w:rPr>
              <w:t>_VIS</w:t>
            </w:r>
          </w:p>
          <w:p w14:paraId="1B088A0E" w14:textId="77777777" w:rsidR="004506E3" w:rsidRPr="00882788" w:rsidRDefault="004506E3" w:rsidP="00362957">
            <w:pPr>
              <w:ind w:left="0"/>
              <w:rPr>
                <w:lang w:val="fr-FR"/>
              </w:rPr>
            </w:pPr>
          </w:p>
        </w:tc>
      </w:tr>
      <w:tr w:rsidR="004506E3" w:rsidRPr="000B139D" w14:paraId="42A8B84F" w14:textId="77777777" w:rsidTr="00403C35">
        <w:trPr>
          <w:trHeight w:val="947"/>
        </w:trPr>
        <w:tc>
          <w:tcPr>
            <w:tcW w:w="2683" w:type="dxa"/>
          </w:tcPr>
          <w:p w14:paraId="2180238B" w14:textId="77777777" w:rsidR="004506E3" w:rsidRPr="00D501E3" w:rsidRDefault="004506E3" w:rsidP="00362957">
            <w:pPr>
              <w:ind w:left="0"/>
              <w:rPr>
                <w:rFonts w:cs="Arial"/>
                <w:szCs w:val="18"/>
                <w:lang w:val="fr-FR"/>
              </w:rPr>
            </w:pPr>
            <w:r w:rsidRPr="00D501E3">
              <w:rPr>
                <w:rFonts w:cs="Arial"/>
                <w:szCs w:val="18"/>
                <w:lang w:val="fr-FR"/>
              </w:rPr>
              <w:lastRenderedPageBreak/>
              <w:t>RU_FTW_SANZ_</w:t>
            </w:r>
            <w:r>
              <w:rPr>
                <w:rFonts w:cs="Arial"/>
                <w:szCs w:val="18"/>
                <w:lang w:val="fr-FR"/>
              </w:rPr>
              <w:t>VER</w:t>
            </w:r>
          </w:p>
        </w:tc>
        <w:tc>
          <w:tcPr>
            <w:tcW w:w="3234" w:type="dxa"/>
          </w:tcPr>
          <w:p w14:paraId="4BE05945" w14:textId="77777777" w:rsidR="004506E3" w:rsidRDefault="004506E3" w:rsidP="00362957">
            <w:pPr>
              <w:ind w:left="0"/>
            </w:pPr>
            <w:r>
              <w:t>E’ richiesto che il sistema FTWEB esponga una sezione “Sanzioni” attraverso la quale un utente Forma.Temp possa accedere alle sanzioni generate a seguito di verifiche su omesse dichiarazioni e versamenti.</w:t>
            </w:r>
          </w:p>
          <w:p w14:paraId="78CD9ABB" w14:textId="77777777" w:rsidR="004506E3" w:rsidRPr="00402CA1" w:rsidRDefault="004506E3" w:rsidP="00362957">
            <w:pPr>
              <w:ind w:left="0"/>
            </w:pPr>
          </w:p>
        </w:tc>
        <w:tc>
          <w:tcPr>
            <w:tcW w:w="2606" w:type="dxa"/>
          </w:tcPr>
          <w:p w14:paraId="02B60301" w14:textId="77777777" w:rsidR="004506E3" w:rsidRPr="00961C53" w:rsidRDefault="004506E3" w:rsidP="00362957">
            <w:pPr>
              <w:tabs>
                <w:tab w:val="right" w:leader="dot" w:pos="9027"/>
              </w:tabs>
              <w:ind w:left="0"/>
              <w:rPr>
                <w:lang w:val="en-US"/>
              </w:rPr>
            </w:pPr>
            <w:r w:rsidRPr="00961C53">
              <w:rPr>
                <w:lang w:val="en-US"/>
              </w:rPr>
              <w:t>FTW_</w:t>
            </w:r>
            <w:r w:rsidRPr="00961C53">
              <w:rPr>
                <w:rFonts w:cs="Arial"/>
                <w:szCs w:val="18"/>
                <w:lang w:val="en-US"/>
              </w:rPr>
              <w:t>SANZ</w:t>
            </w:r>
            <w:r w:rsidRPr="00961C53">
              <w:rPr>
                <w:lang w:val="en-US"/>
              </w:rPr>
              <w:t>_VER_INS</w:t>
            </w:r>
          </w:p>
          <w:p w14:paraId="1B9DF5A3" w14:textId="77777777" w:rsidR="004506E3" w:rsidRPr="00961C53" w:rsidRDefault="004506E3" w:rsidP="00362957">
            <w:pPr>
              <w:tabs>
                <w:tab w:val="right" w:leader="dot" w:pos="9027"/>
              </w:tabs>
              <w:ind w:left="0"/>
              <w:rPr>
                <w:lang w:val="en-US"/>
              </w:rPr>
            </w:pPr>
            <w:r w:rsidRPr="00961C53">
              <w:rPr>
                <w:lang w:val="en-US"/>
              </w:rPr>
              <w:t>FTW_</w:t>
            </w:r>
            <w:r w:rsidRPr="00961C53">
              <w:rPr>
                <w:rFonts w:cs="Arial"/>
                <w:szCs w:val="18"/>
                <w:lang w:val="en-US"/>
              </w:rPr>
              <w:t>SANZ</w:t>
            </w:r>
            <w:r w:rsidRPr="00961C53">
              <w:rPr>
                <w:lang w:val="en-US"/>
              </w:rPr>
              <w:t>_VER_MOD</w:t>
            </w:r>
          </w:p>
          <w:p w14:paraId="15E53181" w14:textId="77777777" w:rsidR="004506E3" w:rsidRPr="00961C53" w:rsidRDefault="004506E3" w:rsidP="00362957">
            <w:pPr>
              <w:tabs>
                <w:tab w:val="right" w:leader="dot" w:pos="9027"/>
              </w:tabs>
              <w:ind w:left="0"/>
              <w:rPr>
                <w:lang w:val="en-US"/>
              </w:rPr>
            </w:pPr>
            <w:r w:rsidRPr="00961C53">
              <w:rPr>
                <w:lang w:val="en-US"/>
              </w:rPr>
              <w:t>FTW_</w:t>
            </w:r>
            <w:r w:rsidRPr="00961C53">
              <w:rPr>
                <w:rFonts w:cs="Arial"/>
                <w:szCs w:val="18"/>
                <w:lang w:val="en-US"/>
              </w:rPr>
              <w:t>SANZ</w:t>
            </w:r>
            <w:r w:rsidRPr="00961C53">
              <w:rPr>
                <w:lang w:val="en-US"/>
              </w:rPr>
              <w:t>_VER_APP</w:t>
            </w:r>
          </w:p>
          <w:p w14:paraId="14A8F0B1" w14:textId="77777777" w:rsidR="004506E3" w:rsidRPr="00961C53" w:rsidRDefault="004506E3" w:rsidP="00362957">
            <w:pPr>
              <w:tabs>
                <w:tab w:val="right" w:leader="dot" w:pos="9027"/>
              </w:tabs>
              <w:ind w:left="0"/>
              <w:rPr>
                <w:lang w:val="en-US"/>
              </w:rPr>
            </w:pPr>
            <w:r w:rsidRPr="00961C53">
              <w:rPr>
                <w:lang w:val="en-US"/>
              </w:rPr>
              <w:t>FTW_</w:t>
            </w:r>
            <w:r w:rsidRPr="00961C53">
              <w:rPr>
                <w:rFonts w:cs="Arial"/>
                <w:szCs w:val="18"/>
                <w:lang w:val="en-US"/>
              </w:rPr>
              <w:t>SANZ</w:t>
            </w:r>
            <w:r w:rsidRPr="00961C53">
              <w:rPr>
                <w:lang w:val="en-US"/>
              </w:rPr>
              <w:t>_VER_RIC</w:t>
            </w:r>
          </w:p>
          <w:p w14:paraId="30266D13" w14:textId="77777777" w:rsidR="004506E3" w:rsidRPr="00961C53" w:rsidRDefault="004506E3" w:rsidP="00362957">
            <w:pPr>
              <w:tabs>
                <w:tab w:val="right" w:leader="dot" w:pos="9027"/>
              </w:tabs>
              <w:ind w:left="0"/>
              <w:rPr>
                <w:lang w:val="en-US"/>
              </w:rPr>
            </w:pPr>
            <w:r w:rsidRPr="00961C53">
              <w:rPr>
                <w:lang w:val="en-US"/>
              </w:rPr>
              <w:t>FTW_</w:t>
            </w:r>
            <w:r w:rsidRPr="00961C53">
              <w:rPr>
                <w:rFonts w:cs="Arial"/>
                <w:szCs w:val="18"/>
                <w:lang w:val="en-US"/>
              </w:rPr>
              <w:t>SANZ</w:t>
            </w:r>
            <w:r w:rsidRPr="00961C53">
              <w:rPr>
                <w:lang w:val="en-US"/>
              </w:rPr>
              <w:t>_VER_VIS</w:t>
            </w:r>
          </w:p>
          <w:p w14:paraId="4D334346" w14:textId="77777777" w:rsidR="004506E3" w:rsidRPr="00961C53" w:rsidRDefault="004506E3" w:rsidP="00362957">
            <w:pPr>
              <w:ind w:left="0"/>
              <w:rPr>
                <w:lang w:val="en-US"/>
              </w:rPr>
            </w:pPr>
          </w:p>
        </w:tc>
      </w:tr>
      <w:tr w:rsidR="004506E3" w:rsidRPr="000B139D" w14:paraId="50ECFC59" w14:textId="77777777" w:rsidTr="00403C35">
        <w:trPr>
          <w:trHeight w:val="947"/>
        </w:trPr>
        <w:tc>
          <w:tcPr>
            <w:tcW w:w="2683" w:type="dxa"/>
          </w:tcPr>
          <w:p w14:paraId="5DB38D68" w14:textId="77777777" w:rsidR="004506E3" w:rsidRPr="008B568E" w:rsidRDefault="004506E3" w:rsidP="00FA0F21">
            <w:pPr>
              <w:ind w:left="0"/>
              <w:rPr>
                <w:rFonts w:cs="Arial"/>
                <w:szCs w:val="18"/>
              </w:rPr>
            </w:pPr>
            <w:r w:rsidRPr="008B568E">
              <w:rPr>
                <w:rFonts w:cs="Arial"/>
                <w:szCs w:val="18"/>
              </w:rPr>
              <w:t>RU_FTW_</w:t>
            </w:r>
            <w:r>
              <w:rPr>
                <w:rFonts w:cs="Arial"/>
                <w:szCs w:val="18"/>
              </w:rPr>
              <w:t>SANZ_SOG</w:t>
            </w:r>
          </w:p>
        </w:tc>
        <w:tc>
          <w:tcPr>
            <w:tcW w:w="3234" w:type="dxa"/>
          </w:tcPr>
          <w:p w14:paraId="4C44BF66" w14:textId="77777777" w:rsidR="004506E3" w:rsidRDefault="004506E3" w:rsidP="00FA0F21">
            <w:pPr>
              <w:ind w:left="0"/>
            </w:pPr>
            <w:r>
              <w:t xml:space="preserve">E’ richiesto che il sistema FTWEB esponga una sezione “Sanzioni” attraverso la quale un utente APL possa accedere, in ricerca e sola lettura, alle sanzioni ad esso comminate. </w:t>
            </w:r>
          </w:p>
        </w:tc>
        <w:tc>
          <w:tcPr>
            <w:tcW w:w="2606" w:type="dxa"/>
          </w:tcPr>
          <w:p w14:paraId="046F861F" w14:textId="77777777" w:rsidR="004506E3" w:rsidRPr="00AA34FA" w:rsidRDefault="004506E3" w:rsidP="00FA0F21">
            <w:pPr>
              <w:ind w:left="0"/>
              <w:rPr>
                <w:lang w:val="en-GB"/>
              </w:rPr>
            </w:pPr>
            <w:r w:rsidRPr="00AA34FA">
              <w:rPr>
                <w:lang w:val="en-GB"/>
              </w:rPr>
              <w:t>FTW_</w:t>
            </w:r>
            <w:r w:rsidRPr="00AA34FA">
              <w:rPr>
                <w:rFonts w:cs="Arial"/>
                <w:szCs w:val="18"/>
                <w:lang w:val="en-GB"/>
              </w:rPr>
              <w:t>SANZ</w:t>
            </w:r>
            <w:r w:rsidRPr="00AA34FA">
              <w:rPr>
                <w:lang w:val="en-GB"/>
              </w:rPr>
              <w:t>_SOG_RIC</w:t>
            </w:r>
          </w:p>
          <w:p w14:paraId="4579137A" w14:textId="77777777" w:rsidR="004506E3" w:rsidRPr="00AA34FA" w:rsidRDefault="004506E3" w:rsidP="00FA0F21">
            <w:pPr>
              <w:ind w:left="0"/>
              <w:rPr>
                <w:lang w:val="en-GB"/>
              </w:rPr>
            </w:pPr>
            <w:r w:rsidRPr="00AA34FA">
              <w:rPr>
                <w:lang w:val="en-GB"/>
              </w:rPr>
              <w:t>FTW_</w:t>
            </w:r>
            <w:r w:rsidRPr="00AA34FA">
              <w:rPr>
                <w:rFonts w:cs="Arial"/>
                <w:szCs w:val="18"/>
                <w:lang w:val="en-GB"/>
              </w:rPr>
              <w:t>SANZ</w:t>
            </w:r>
            <w:r w:rsidRPr="00AA34FA">
              <w:rPr>
                <w:lang w:val="en-GB"/>
              </w:rPr>
              <w:t>_SOG_VIS</w:t>
            </w:r>
          </w:p>
        </w:tc>
      </w:tr>
    </w:tbl>
    <w:p w14:paraId="2E99B1AF" w14:textId="77777777" w:rsidR="004506E3" w:rsidRPr="00961C53" w:rsidRDefault="004506E3" w:rsidP="00037D16">
      <w:pPr>
        <w:rPr>
          <w:rFonts w:cs="Arial"/>
          <w:szCs w:val="18"/>
          <w:lang w:val="en-US"/>
        </w:rPr>
      </w:pPr>
    </w:p>
    <w:p w14:paraId="594247C3" w14:textId="77777777" w:rsidR="004506E3" w:rsidRPr="00EC2E95" w:rsidRDefault="004506E3" w:rsidP="00037D16">
      <w:pPr>
        <w:rPr>
          <w:rFonts w:cs="Arial"/>
          <w:szCs w:val="18"/>
        </w:rPr>
      </w:pPr>
      <w:r w:rsidRPr="00EC2E95">
        <w:rPr>
          <w:rFonts w:cs="Arial"/>
          <w:szCs w:val="18"/>
        </w:rPr>
        <w:t xml:space="preserve">Ogni requisito funzionale è dettagliato nelle sezioni contenute nel capitolo “Specifiche della soluzione” del corrente documento. </w:t>
      </w:r>
    </w:p>
    <w:p w14:paraId="5EC7DEBA" w14:textId="77777777" w:rsidR="004506E3" w:rsidRDefault="004506E3" w:rsidP="007F19FE"/>
    <w:p w14:paraId="34B86C13" w14:textId="77777777" w:rsidR="004506E3" w:rsidRDefault="004506E3" w:rsidP="007F19FE"/>
    <w:p w14:paraId="2216DAF6" w14:textId="77777777" w:rsidR="004506E3" w:rsidRDefault="004506E3" w:rsidP="007F19FE">
      <w:pPr>
        <w:pStyle w:val="Titolo2"/>
        <w:ind w:hanging="708"/>
      </w:pPr>
      <w:bookmarkStart w:id="42" w:name="_Toc470492700"/>
      <w:bookmarkStart w:id="43" w:name="_Toc68327862"/>
      <w:bookmarkStart w:id="44" w:name="_Toc56065396"/>
      <w:r>
        <w:t>Impatto organizzativo</w:t>
      </w:r>
      <w:bookmarkEnd w:id="42"/>
      <w:bookmarkEnd w:id="43"/>
      <w:bookmarkEnd w:id="44"/>
    </w:p>
    <w:p w14:paraId="61DAE2D6" w14:textId="77777777" w:rsidR="004506E3" w:rsidRDefault="004506E3">
      <w:r w:rsidRPr="00EC2E95">
        <w:rPr>
          <w:rFonts w:cs="Arial"/>
          <w:szCs w:val="18"/>
        </w:rPr>
        <w:t xml:space="preserve">Il progetto è volto alla fornitura </w:t>
      </w:r>
      <w:r>
        <w:rPr>
          <w:rFonts w:cs="Arial"/>
          <w:szCs w:val="18"/>
        </w:rPr>
        <w:t>delle funzionalità</w:t>
      </w:r>
      <w:r w:rsidRPr="00EC2E95">
        <w:rPr>
          <w:rFonts w:cs="Arial"/>
          <w:szCs w:val="18"/>
        </w:rPr>
        <w:t xml:space="preserve"> richieste da </w:t>
      </w:r>
      <w:r>
        <w:rPr>
          <w:rFonts w:cs="Arial"/>
          <w:szCs w:val="18"/>
        </w:rPr>
        <w:t>Forma.Temp</w:t>
      </w:r>
      <w:r w:rsidRPr="00EC2E95">
        <w:rPr>
          <w:rFonts w:cs="Arial"/>
          <w:szCs w:val="18"/>
        </w:rPr>
        <w:t xml:space="preserve"> sul prodotto </w:t>
      </w:r>
      <w:r>
        <w:rPr>
          <w:rFonts w:cs="Arial"/>
          <w:szCs w:val="18"/>
        </w:rPr>
        <w:t>FTWEB.</w:t>
      </w:r>
    </w:p>
    <w:p w14:paraId="253D12EC" w14:textId="77777777" w:rsidR="004506E3" w:rsidRDefault="004506E3" w:rsidP="007F19FE">
      <w:pPr>
        <w:pStyle w:val="Titolo1"/>
      </w:pPr>
      <w:bookmarkStart w:id="45" w:name="_Toc470492701"/>
      <w:bookmarkStart w:id="46" w:name="_Toc68327863"/>
      <w:r>
        <w:br w:type="page"/>
      </w:r>
      <w:bookmarkStart w:id="47" w:name="_Toc56065397"/>
      <w:r>
        <w:lastRenderedPageBreak/>
        <w:t>Obiettivi di Dettaglio</w:t>
      </w:r>
      <w:bookmarkEnd w:id="45"/>
      <w:bookmarkEnd w:id="46"/>
      <w:bookmarkEnd w:id="47"/>
    </w:p>
    <w:p w14:paraId="330B9FC8" w14:textId="77777777" w:rsidR="004506E3" w:rsidRPr="00EC2E95" w:rsidRDefault="004506E3" w:rsidP="004B4656">
      <w:pPr>
        <w:ind w:left="0"/>
        <w:rPr>
          <w:rFonts w:cs="Arial"/>
          <w:szCs w:val="18"/>
        </w:rPr>
      </w:pPr>
      <w:r w:rsidRPr="00EC2E95">
        <w:rPr>
          <w:rFonts w:cs="Arial"/>
          <w:szCs w:val="18"/>
        </w:rPr>
        <w:t xml:space="preserve">Il presente documento descrive le necessità che il Cliente </w:t>
      </w:r>
      <w:r>
        <w:rPr>
          <w:rFonts w:cs="Arial"/>
          <w:szCs w:val="18"/>
        </w:rPr>
        <w:t>Forma.Temp</w:t>
      </w:r>
      <w:r w:rsidRPr="00EC2E95">
        <w:rPr>
          <w:rFonts w:cs="Arial"/>
          <w:szCs w:val="18"/>
        </w:rPr>
        <w:t xml:space="preserve"> ha espresso, proponendo la soluzione funzionale più adatta alle esigenze.</w:t>
      </w:r>
    </w:p>
    <w:p w14:paraId="5FFD9066" w14:textId="77777777" w:rsidR="004506E3" w:rsidRDefault="004506E3" w:rsidP="004B4656">
      <w:pPr>
        <w:ind w:left="0"/>
        <w:rPr>
          <w:rFonts w:cs="Arial"/>
          <w:szCs w:val="18"/>
        </w:rPr>
      </w:pPr>
      <w:r w:rsidRPr="00EC2E95">
        <w:rPr>
          <w:rFonts w:cs="Arial"/>
          <w:szCs w:val="18"/>
        </w:rPr>
        <w:t xml:space="preserve">Il presente documento illustra quanto sarà prodotto per la </w:t>
      </w:r>
      <w:r>
        <w:rPr>
          <w:rFonts w:cs="Arial"/>
          <w:szCs w:val="18"/>
        </w:rPr>
        <w:t>nuova funzionalità “Sistema Sanzionatorio” nell’ambito del nuovo sistema FTWEB.</w:t>
      </w:r>
    </w:p>
    <w:p w14:paraId="1D99839B" w14:textId="77777777" w:rsidR="004506E3" w:rsidRDefault="004506E3" w:rsidP="007F19FE"/>
    <w:p w14:paraId="255A9007" w14:textId="77777777" w:rsidR="004506E3" w:rsidRDefault="004506E3" w:rsidP="007F19FE"/>
    <w:p w14:paraId="1E54114B" w14:textId="77777777" w:rsidR="004506E3" w:rsidRDefault="004506E3" w:rsidP="007F19FE">
      <w:r>
        <w:br w:type="page"/>
      </w:r>
    </w:p>
    <w:p w14:paraId="1A283F4B" w14:textId="77777777" w:rsidR="004506E3" w:rsidRDefault="004506E3" w:rsidP="007F19FE">
      <w:pPr>
        <w:pStyle w:val="Titolo1"/>
      </w:pPr>
      <w:bookmarkStart w:id="48" w:name="_Toc470492702"/>
      <w:bookmarkStart w:id="49" w:name="_Toc68327864"/>
      <w:bookmarkStart w:id="50" w:name="_Toc56065398"/>
      <w:r>
        <w:t>Specifiche della soluzione</w:t>
      </w:r>
      <w:bookmarkEnd w:id="48"/>
      <w:bookmarkEnd w:id="49"/>
      <w:bookmarkEnd w:id="50"/>
    </w:p>
    <w:p w14:paraId="1510D9F2" w14:textId="77777777" w:rsidR="004506E3" w:rsidRDefault="004506E3" w:rsidP="007F19FE">
      <w:pPr>
        <w:ind w:left="709"/>
      </w:pPr>
      <w:bookmarkStart w:id="51" w:name="_Toc470492703"/>
      <w:r>
        <w:t>In questo capitolo è riportata, ove possibile:</w:t>
      </w:r>
    </w:p>
    <w:p w14:paraId="4285C725" w14:textId="77777777" w:rsidR="004506E3" w:rsidRDefault="004506E3" w:rsidP="00576736">
      <w:pPr>
        <w:numPr>
          <w:ilvl w:val="1"/>
          <w:numId w:val="10"/>
        </w:numPr>
        <w:tabs>
          <w:tab w:val="clear" w:pos="2160"/>
          <w:tab w:val="num" w:pos="1418"/>
        </w:tabs>
        <w:ind w:left="1418" w:hanging="425"/>
      </w:pPr>
      <w:r>
        <w:t>la descrizione del sistema informativo;</w:t>
      </w:r>
    </w:p>
    <w:p w14:paraId="2135B30E" w14:textId="77777777" w:rsidR="004506E3" w:rsidRDefault="004506E3" w:rsidP="00576736">
      <w:pPr>
        <w:numPr>
          <w:ilvl w:val="1"/>
          <w:numId w:val="10"/>
        </w:numPr>
        <w:tabs>
          <w:tab w:val="clear" w:pos="2160"/>
          <w:tab w:val="num" w:pos="1418"/>
        </w:tabs>
        <w:ind w:left="1418" w:hanging="425"/>
      </w:pPr>
      <w:r>
        <w:t xml:space="preserve">la descrizione di ogni elemento definito nella </w:t>
      </w:r>
      <w:r>
        <w:rPr>
          <w:b/>
          <w:bCs/>
        </w:rPr>
        <w:t>Tabella dei Requisiti</w:t>
      </w:r>
      <w:r>
        <w:t>, colonna “Analisi Funzionale”, in termini di:</w:t>
      </w:r>
    </w:p>
    <w:p w14:paraId="2422E70C" w14:textId="77777777" w:rsidR="004506E3" w:rsidRDefault="004506E3" w:rsidP="00576736">
      <w:pPr>
        <w:pStyle w:val="NormalIndent1"/>
        <w:numPr>
          <w:ilvl w:val="0"/>
          <w:numId w:val="9"/>
        </w:numPr>
        <w:ind w:left="2268"/>
      </w:pPr>
      <w:r>
        <w:t>obiettivo e descrizione;</w:t>
      </w:r>
    </w:p>
    <w:p w14:paraId="6A066B5B" w14:textId="77777777" w:rsidR="004506E3" w:rsidRDefault="004506E3" w:rsidP="00576736">
      <w:pPr>
        <w:pStyle w:val="NormalIndent1"/>
        <w:numPr>
          <w:ilvl w:val="0"/>
          <w:numId w:val="9"/>
        </w:numPr>
        <w:ind w:left="2268"/>
      </w:pPr>
      <w:r>
        <w:t>se interattiva o batch;</w:t>
      </w:r>
    </w:p>
    <w:p w14:paraId="13518483" w14:textId="77777777" w:rsidR="004506E3" w:rsidRDefault="004506E3" w:rsidP="00576736">
      <w:pPr>
        <w:pStyle w:val="NormalIndent1"/>
        <w:numPr>
          <w:ilvl w:val="0"/>
          <w:numId w:val="9"/>
        </w:numPr>
        <w:ind w:left="2268"/>
      </w:pPr>
      <w:proofErr w:type="spellStart"/>
      <w:r>
        <w:t>pre</w:t>
      </w:r>
      <w:proofErr w:type="spellEnd"/>
      <w:r>
        <w:t xml:space="preserve"> condizioni;</w:t>
      </w:r>
    </w:p>
    <w:p w14:paraId="39555222" w14:textId="77777777" w:rsidR="004506E3" w:rsidRDefault="004506E3" w:rsidP="00576736">
      <w:pPr>
        <w:pStyle w:val="NormalIndent1"/>
        <w:numPr>
          <w:ilvl w:val="0"/>
          <w:numId w:val="9"/>
        </w:numPr>
        <w:ind w:left="2268"/>
      </w:pPr>
      <w:r>
        <w:t>input;</w:t>
      </w:r>
    </w:p>
    <w:p w14:paraId="193CB334" w14:textId="77777777" w:rsidR="004506E3" w:rsidRDefault="004506E3" w:rsidP="00576736">
      <w:pPr>
        <w:pStyle w:val="NormalIndent1"/>
        <w:numPr>
          <w:ilvl w:val="0"/>
          <w:numId w:val="9"/>
        </w:numPr>
        <w:ind w:left="2268"/>
      </w:pPr>
      <w:r>
        <w:t>controlli;</w:t>
      </w:r>
    </w:p>
    <w:p w14:paraId="48B384FE" w14:textId="77777777" w:rsidR="004506E3" w:rsidRDefault="004506E3" w:rsidP="00576736">
      <w:pPr>
        <w:pStyle w:val="NormalIndent1"/>
        <w:numPr>
          <w:ilvl w:val="0"/>
          <w:numId w:val="9"/>
        </w:numPr>
        <w:ind w:left="2268"/>
      </w:pPr>
      <w:r>
        <w:t>output;</w:t>
      </w:r>
    </w:p>
    <w:p w14:paraId="2A01D978" w14:textId="77777777" w:rsidR="004506E3" w:rsidRDefault="004506E3" w:rsidP="00576736">
      <w:pPr>
        <w:pStyle w:val="NormalIndent1"/>
        <w:numPr>
          <w:ilvl w:val="0"/>
          <w:numId w:val="9"/>
        </w:numPr>
        <w:ind w:left="2268"/>
      </w:pPr>
      <w:r>
        <w:t>abilitazioni;</w:t>
      </w:r>
    </w:p>
    <w:p w14:paraId="2400983A" w14:textId="77777777" w:rsidR="004506E3" w:rsidRDefault="004506E3" w:rsidP="00576736">
      <w:pPr>
        <w:pStyle w:val="NormalIndent1"/>
        <w:numPr>
          <w:ilvl w:val="0"/>
          <w:numId w:val="9"/>
        </w:numPr>
        <w:ind w:left="2268"/>
      </w:pPr>
      <w:r>
        <w:t>post condizioni;</w:t>
      </w:r>
    </w:p>
    <w:p w14:paraId="45DCB56C" w14:textId="77777777" w:rsidR="004506E3" w:rsidRDefault="004506E3" w:rsidP="00576736">
      <w:pPr>
        <w:pStyle w:val="NormalIndent1"/>
        <w:numPr>
          <w:ilvl w:val="0"/>
          <w:numId w:val="9"/>
        </w:numPr>
        <w:ind w:left="2268"/>
      </w:pPr>
      <w:r>
        <w:t>gestione errori;</w:t>
      </w:r>
    </w:p>
    <w:p w14:paraId="3F28CD98" w14:textId="77777777" w:rsidR="004506E3" w:rsidRDefault="004506E3" w:rsidP="00576736">
      <w:pPr>
        <w:pStyle w:val="NormalIndent1"/>
        <w:numPr>
          <w:ilvl w:val="0"/>
          <w:numId w:val="9"/>
        </w:numPr>
        <w:ind w:left="2268"/>
      </w:pPr>
      <w:r>
        <w:t>colloquio utente/</w:t>
      </w:r>
      <w:r w:rsidR="00961C53">
        <w:t>sotto funzione</w:t>
      </w:r>
      <w:r>
        <w:t>;</w:t>
      </w:r>
    </w:p>
    <w:p w14:paraId="1B642680" w14:textId="77777777" w:rsidR="004506E3" w:rsidRDefault="004506E3" w:rsidP="00576736">
      <w:pPr>
        <w:numPr>
          <w:ilvl w:val="1"/>
          <w:numId w:val="10"/>
        </w:numPr>
        <w:tabs>
          <w:tab w:val="clear" w:pos="2160"/>
          <w:tab w:val="num" w:pos="1418"/>
        </w:tabs>
        <w:ind w:left="1418" w:hanging="425"/>
      </w:pPr>
      <w:r>
        <w:t>la descrizione delle interfacce;</w:t>
      </w:r>
    </w:p>
    <w:p w14:paraId="6C25ADA7" w14:textId="77777777" w:rsidR="004506E3" w:rsidRDefault="004506E3" w:rsidP="00576736">
      <w:pPr>
        <w:numPr>
          <w:ilvl w:val="1"/>
          <w:numId w:val="10"/>
        </w:numPr>
        <w:tabs>
          <w:tab w:val="clear" w:pos="2160"/>
          <w:tab w:val="num" w:pos="1418"/>
        </w:tabs>
        <w:ind w:left="1418" w:hanging="425"/>
      </w:pPr>
      <w:r>
        <w:t>l’analisi della base dati (il modello concettuale dell’area dati);</w:t>
      </w:r>
    </w:p>
    <w:p w14:paraId="7C83BF7F" w14:textId="77777777" w:rsidR="004506E3" w:rsidRDefault="004506E3" w:rsidP="007F19FE"/>
    <w:p w14:paraId="655677A0" w14:textId="77777777" w:rsidR="004506E3" w:rsidRDefault="004506E3" w:rsidP="004B4656">
      <w:pPr>
        <w:pStyle w:val="Titolo2"/>
        <w:ind w:left="709" w:hanging="708"/>
      </w:pPr>
      <w:bookmarkStart w:id="52" w:name="_Toc526169307"/>
      <w:bookmarkStart w:id="53" w:name="_Toc56065399"/>
      <w:bookmarkEnd w:id="51"/>
      <w:r>
        <w:t>SANZIONI</w:t>
      </w:r>
      <w:r w:rsidRPr="00C847E5">
        <w:t>:</w:t>
      </w:r>
      <w:r w:rsidRPr="00CF593B">
        <w:t xml:space="preserve"> </w:t>
      </w:r>
      <w:r>
        <w:t>“Caratteristiche generali”</w:t>
      </w:r>
      <w:bookmarkEnd w:id="52"/>
      <w:bookmarkEnd w:id="53"/>
    </w:p>
    <w:p w14:paraId="41382525" w14:textId="77777777" w:rsidR="004506E3" w:rsidRPr="00AA202C" w:rsidRDefault="004506E3" w:rsidP="00AA202C">
      <w:pPr>
        <w:ind w:left="0"/>
      </w:pPr>
      <w:r w:rsidRPr="00AA202C">
        <w:t>Il SII Forma.Temp implementa tutte le funziona</w:t>
      </w:r>
      <w:r>
        <w:t>lità per garantire la gestione del</w:t>
      </w:r>
      <w:r w:rsidRPr="00AA202C">
        <w:t xml:space="preserve"> sistema del sanzionatorio connesso ai processi Forma.Temp. Le sanzioni assunte a seguito di inadempimento rilevato ne</w:t>
      </w:r>
      <w:r>
        <w:t>lle diverse fasi procedimentali</w:t>
      </w:r>
      <w:r w:rsidRPr="00AA202C">
        <w:t xml:space="preserve"> rappresentano il risultato dell'applicazione delle disposizioni previste:</w:t>
      </w:r>
    </w:p>
    <w:p w14:paraId="21F5C520" w14:textId="77777777" w:rsidR="004506E3" w:rsidRDefault="004506E3" w:rsidP="000434D4">
      <w:pPr>
        <w:numPr>
          <w:ilvl w:val="0"/>
          <w:numId w:val="12"/>
        </w:numPr>
      </w:pPr>
      <w:r w:rsidRPr="00AA202C">
        <w:t xml:space="preserve">a seguito di attività di controllo, eseguita in fase di </w:t>
      </w:r>
      <w:r w:rsidRPr="003B6CBE">
        <w:rPr>
          <w:u w:val="single"/>
        </w:rPr>
        <w:t>controllo in itinere</w:t>
      </w:r>
    </w:p>
    <w:p w14:paraId="6C981771" w14:textId="77777777" w:rsidR="004506E3" w:rsidRDefault="004506E3" w:rsidP="000434D4">
      <w:pPr>
        <w:numPr>
          <w:ilvl w:val="0"/>
          <w:numId w:val="12"/>
        </w:numPr>
      </w:pPr>
      <w:r w:rsidRPr="00AA202C">
        <w:t xml:space="preserve">a seguito di attività di controllo, eseguita in fase di </w:t>
      </w:r>
      <w:r w:rsidRPr="003B6CBE">
        <w:rPr>
          <w:u w:val="single"/>
        </w:rPr>
        <w:t>controllo ex post</w:t>
      </w:r>
      <w:r>
        <w:t>.</w:t>
      </w:r>
    </w:p>
    <w:p w14:paraId="21C83A72" w14:textId="77777777" w:rsidR="004506E3" w:rsidRDefault="004506E3" w:rsidP="000434D4">
      <w:pPr>
        <w:numPr>
          <w:ilvl w:val="0"/>
          <w:numId w:val="12"/>
        </w:numPr>
        <w:rPr>
          <w:bCs/>
        </w:rPr>
      </w:pPr>
      <w:bookmarkStart w:id="54" w:name="_Toc519706580"/>
      <w:r>
        <w:rPr>
          <w:bCs/>
        </w:rPr>
        <w:t xml:space="preserve">a seguito di </w:t>
      </w:r>
      <w:r w:rsidRPr="003B6CBE">
        <w:rPr>
          <w:bCs/>
          <w:u w:val="single"/>
        </w:rPr>
        <w:t>mancata o pa</w:t>
      </w:r>
      <w:r>
        <w:rPr>
          <w:bCs/>
          <w:u w:val="single"/>
        </w:rPr>
        <w:t>r</w:t>
      </w:r>
      <w:r w:rsidRPr="003B6CBE">
        <w:rPr>
          <w:bCs/>
          <w:u w:val="single"/>
        </w:rPr>
        <w:t>z</w:t>
      </w:r>
      <w:r>
        <w:rPr>
          <w:bCs/>
          <w:u w:val="single"/>
        </w:rPr>
        <w:t>i</w:t>
      </w:r>
      <w:r w:rsidRPr="003B6CBE">
        <w:rPr>
          <w:bCs/>
          <w:u w:val="single"/>
        </w:rPr>
        <w:t xml:space="preserve">ale </w:t>
      </w:r>
      <w:bookmarkEnd w:id="54"/>
      <w:r>
        <w:rPr>
          <w:bCs/>
          <w:u w:val="single"/>
        </w:rPr>
        <w:t>raggiungimento degli obiettivi di placement</w:t>
      </w:r>
    </w:p>
    <w:p w14:paraId="1976EC93" w14:textId="77777777" w:rsidR="004506E3" w:rsidRPr="00331590" w:rsidRDefault="004506E3" w:rsidP="000434D4">
      <w:pPr>
        <w:numPr>
          <w:ilvl w:val="0"/>
          <w:numId w:val="12"/>
        </w:numPr>
        <w:rPr>
          <w:bCs/>
        </w:rPr>
      </w:pPr>
      <w:r>
        <w:rPr>
          <w:b/>
          <w:bCs/>
        </w:rPr>
        <w:t>i</w:t>
      </w:r>
      <w:r w:rsidRPr="00AA202C">
        <w:t xml:space="preserve">n caso di </w:t>
      </w:r>
      <w:r w:rsidRPr="00A50D0D">
        <w:rPr>
          <w:u w:val="single"/>
        </w:rPr>
        <w:t>mancata dichiarazione e/o versamento riferita alla contribuzione mensile o annuale</w:t>
      </w:r>
      <w:r>
        <w:t xml:space="preserve"> </w:t>
      </w:r>
    </w:p>
    <w:p w14:paraId="025E8FFC" w14:textId="77777777" w:rsidR="004506E3" w:rsidRDefault="004506E3" w:rsidP="000434D4">
      <w:pPr>
        <w:numPr>
          <w:ilvl w:val="0"/>
          <w:numId w:val="12"/>
        </w:numPr>
        <w:rPr>
          <w:bCs/>
        </w:rPr>
      </w:pPr>
      <w:r>
        <w:t xml:space="preserve">a seguito di </w:t>
      </w:r>
      <w:r w:rsidRPr="00A50D0D">
        <w:rPr>
          <w:u w:val="single"/>
        </w:rPr>
        <w:t>omissioni di tipo amministrativo</w:t>
      </w:r>
    </w:p>
    <w:p w14:paraId="00C65C17" w14:textId="77777777" w:rsidR="004506E3" w:rsidRPr="003F5824" w:rsidRDefault="004506E3" w:rsidP="000434D4"/>
    <w:p w14:paraId="54C791E8" w14:textId="77777777" w:rsidR="004506E3" w:rsidRDefault="004506E3" w:rsidP="004B4656">
      <w:pPr>
        <w:ind w:left="0"/>
      </w:pPr>
      <w:r>
        <w:t>Sarà prevista la possibilità di inserire a sistema una procedura di sanzionamento per la gestione di una o più sanzioni da applicare a valle dell’evidenza di inadempimenti riscontrati dall’attività di controllo o da verifiche amministrative.</w:t>
      </w:r>
    </w:p>
    <w:p w14:paraId="073560EC" w14:textId="77777777" w:rsidR="004506E3" w:rsidRDefault="004506E3" w:rsidP="004B4656">
      <w:pPr>
        <w:ind w:left="0"/>
      </w:pPr>
      <w:r>
        <w:t xml:space="preserve">Sarà possibile, agli operatori </w:t>
      </w:r>
      <w:proofErr w:type="spellStart"/>
      <w:r>
        <w:t>FormaTemp</w:t>
      </w:r>
      <w:proofErr w:type="spellEnd"/>
      <w:r>
        <w:t xml:space="preserve">, opportunamente abilitati, la ricerca e la visualizzazione delle sanzioni comminate, nonché la gestione del flusso di applicazione delle stesse. </w:t>
      </w:r>
    </w:p>
    <w:p w14:paraId="25D3F6D5" w14:textId="77777777" w:rsidR="004506E3" w:rsidRDefault="004506E3" w:rsidP="004B4656">
      <w:pPr>
        <w:ind w:left="0"/>
      </w:pPr>
      <w:r>
        <w:t>Sarà possibile, ai soggetti esterni registrati sul portale FTWEB, la ricerca e la visualizzazione delle sanzioni ad essi comminate.</w:t>
      </w:r>
    </w:p>
    <w:p w14:paraId="4FB10C97" w14:textId="77777777" w:rsidR="004506E3" w:rsidRPr="00DD127C" w:rsidRDefault="004506E3" w:rsidP="00DD127C">
      <w:pPr>
        <w:ind w:left="0"/>
      </w:pPr>
      <w:r>
        <w:lastRenderedPageBreak/>
        <w:t xml:space="preserve">Sarà possibile gestire una fase preliminare durante a quale il soggetto sanzionato potrà </w:t>
      </w:r>
      <w:r w:rsidRPr="00DD127C">
        <w:t xml:space="preserve">presentare </w:t>
      </w:r>
      <w:r w:rsidRPr="00E160FF">
        <w:rPr>
          <w:u w:val="single"/>
        </w:rPr>
        <w:t>controdeduzioni</w:t>
      </w:r>
      <w:r w:rsidRPr="00DD127C">
        <w:t xml:space="preserve"> (chiarimenti e/o integrazione documentale)</w:t>
      </w:r>
    </w:p>
    <w:p w14:paraId="563CD412" w14:textId="77777777" w:rsidR="004506E3" w:rsidRPr="003940A9" w:rsidRDefault="004506E3" w:rsidP="004B4656">
      <w:pPr>
        <w:ind w:left="0"/>
      </w:pPr>
      <w:r w:rsidRPr="003940A9">
        <w:t>Poiché la procedura di sanzione deve essere chiusa entro termini stabiliti, sarà’ previsto un opportuno messaggio di notifica per tutte le sanzioni che si approssimano alla scadenza (scadenziario e anticipo per la notifica saranno configurabili).</w:t>
      </w:r>
    </w:p>
    <w:p w14:paraId="76A0A0DC" w14:textId="77777777" w:rsidR="004506E3" w:rsidRDefault="004506E3" w:rsidP="00467432">
      <w:pPr>
        <w:ind w:left="0"/>
      </w:pPr>
      <w:r>
        <w:t>Durante il suo flusso di gestione, una procedura sanzionatoria potrà assumere gli stati:</w:t>
      </w:r>
    </w:p>
    <w:p w14:paraId="0B480E76" w14:textId="77777777" w:rsidR="004506E3" w:rsidRDefault="004506E3" w:rsidP="00467432">
      <w:pPr>
        <w:ind w:left="0"/>
      </w:pPr>
    </w:p>
    <w:tbl>
      <w:tblPr>
        <w:tblW w:w="0" w:type="auto"/>
        <w:tblLook w:val="01E0" w:firstRow="1" w:lastRow="1" w:firstColumn="1" w:lastColumn="1" w:noHBand="0" w:noVBand="0"/>
      </w:tblPr>
      <w:tblGrid>
        <w:gridCol w:w="534"/>
        <w:gridCol w:w="2693"/>
        <w:gridCol w:w="5940"/>
      </w:tblGrid>
      <w:tr w:rsidR="004506E3" w14:paraId="1B70FAB5" w14:textId="77777777" w:rsidTr="007D4CEC">
        <w:tc>
          <w:tcPr>
            <w:tcW w:w="534" w:type="dxa"/>
          </w:tcPr>
          <w:p w14:paraId="665F8621" w14:textId="77777777" w:rsidR="004506E3" w:rsidRDefault="004506E3" w:rsidP="007D4CEC">
            <w:pPr>
              <w:ind w:left="0"/>
            </w:pPr>
            <w:r>
              <w:t>1</w:t>
            </w:r>
          </w:p>
        </w:tc>
        <w:tc>
          <w:tcPr>
            <w:tcW w:w="2693" w:type="dxa"/>
          </w:tcPr>
          <w:p w14:paraId="79A981D7" w14:textId="77777777" w:rsidR="004506E3" w:rsidRPr="007D4CEC" w:rsidRDefault="004506E3" w:rsidP="007D4CEC">
            <w:pPr>
              <w:ind w:left="0"/>
              <w:rPr>
                <w:b/>
              </w:rPr>
            </w:pPr>
            <w:r w:rsidRPr="007D4CEC">
              <w:rPr>
                <w:b/>
              </w:rPr>
              <w:t>In attesa di controdeduzioni</w:t>
            </w:r>
          </w:p>
        </w:tc>
        <w:tc>
          <w:tcPr>
            <w:tcW w:w="5940" w:type="dxa"/>
          </w:tcPr>
          <w:p w14:paraId="76E71DD9" w14:textId="77777777" w:rsidR="004506E3" w:rsidRPr="00185927" w:rsidRDefault="004506E3" w:rsidP="007D4CEC">
            <w:pPr>
              <w:ind w:left="0"/>
            </w:pPr>
            <w:r w:rsidRPr="00185927">
              <w:t xml:space="preserve">Si è in attesa di eventuali controdeduzioni da parte del soggetto sanzionato. (Tali controdeduzioni possono arrivare entro un determinato periodo di tempo) </w:t>
            </w:r>
          </w:p>
        </w:tc>
      </w:tr>
      <w:tr w:rsidR="004506E3" w14:paraId="2E03F8D8" w14:textId="77777777" w:rsidTr="007D4CEC">
        <w:tc>
          <w:tcPr>
            <w:tcW w:w="534" w:type="dxa"/>
          </w:tcPr>
          <w:p w14:paraId="584EA262" w14:textId="77777777" w:rsidR="004506E3" w:rsidRDefault="004506E3" w:rsidP="007D4CEC">
            <w:pPr>
              <w:ind w:left="0"/>
            </w:pPr>
            <w:r>
              <w:t>2</w:t>
            </w:r>
          </w:p>
        </w:tc>
        <w:tc>
          <w:tcPr>
            <w:tcW w:w="2693" w:type="dxa"/>
          </w:tcPr>
          <w:p w14:paraId="5BB85F05" w14:textId="77777777" w:rsidR="004506E3" w:rsidRPr="007D4CEC" w:rsidRDefault="004506E3" w:rsidP="00BC53C6">
            <w:pPr>
              <w:ind w:left="0"/>
              <w:rPr>
                <w:b/>
              </w:rPr>
            </w:pPr>
            <w:r>
              <w:rPr>
                <w:b/>
              </w:rPr>
              <w:t>Controdeduzioni trasmesse</w:t>
            </w:r>
          </w:p>
        </w:tc>
        <w:tc>
          <w:tcPr>
            <w:tcW w:w="5940" w:type="dxa"/>
          </w:tcPr>
          <w:p w14:paraId="4B221F5A" w14:textId="77777777" w:rsidR="004506E3" w:rsidRPr="00185927" w:rsidRDefault="004506E3" w:rsidP="007D4CEC">
            <w:pPr>
              <w:ind w:left="0"/>
            </w:pPr>
            <w:r w:rsidRPr="00185927">
              <w:t xml:space="preserve">Il soggetto ha inviato le controdeduzioni che vengono </w:t>
            </w:r>
            <w:r>
              <w:t xml:space="preserve">prese in carico </w:t>
            </w:r>
            <w:r w:rsidRPr="00185927">
              <w:t xml:space="preserve"> dall’</w:t>
            </w:r>
            <w:r>
              <w:t xml:space="preserve">ufficio competente </w:t>
            </w:r>
            <w:r w:rsidRPr="00185927">
              <w:t xml:space="preserve"> </w:t>
            </w:r>
            <w:r>
              <w:t>Forma.Temp</w:t>
            </w:r>
            <w:r w:rsidRPr="00185927">
              <w:t>.</w:t>
            </w:r>
          </w:p>
          <w:p w14:paraId="7719A60B" w14:textId="77777777" w:rsidR="004506E3" w:rsidRPr="00185927" w:rsidRDefault="004506E3" w:rsidP="007D4CEC">
            <w:pPr>
              <w:ind w:left="0"/>
            </w:pPr>
            <w:r w:rsidRPr="00185927">
              <w:t>La presenza di una controdeduzione comporta un ricalcolo dello scadenziario</w:t>
            </w:r>
          </w:p>
        </w:tc>
      </w:tr>
      <w:tr w:rsidR="004506E3" w14:paraId="4EEFAA6A" w14:textId="77777777" w:rsidTr="007D4CEC">
        <w:tc>
          <w:tcPr>
            <w:tcW w:w="534" w:type="dxa"/>
          </w:tcPr>
          <w:p w14:paraId="696E5241" w14:textId="77777777" w:rsidR="004506E3" w:rsidRDefault="004506E3" w:rsidP="007D4CEC">
            <w:pPr>
              <w:ind w:left="0"/>
            </w:pPr>
            <w:r>
              <w:t>3</w:t>
            </w:r>
          </w:p>
        </w:tc>
        <w:tc>
          <w:tcPr>
            <w:tcW w:w="2693" w:type="dxa"/>
          </w:tcPr>
          <w:p w14:paraId="48567502" w14:textId="77777777" w:rsidR="004506E3" w:rsidRDefault="004506E3">
            <w:pPr>
              <w:tabs>
                <w:tab w:val="left" w:pos="576"/>
              </w:tabs>
              <w:ind w:left="0"/>
              <w:rPr>
                <w:b/>
              </w:rPr>
            </w:pPr>
            <w:r w:rsidRPr="007D4CEC">
              <w:rPr>
                <w:b/>
              </w:rPr>
              <w:t>In attesa di parere</w:t>
            </w:r>
          </w:p>
        </w:tc>
        <w:tc>
          <w:tcPr>
            <w:tcW w:w="5940" w:type="dxa"/>
          </w:tcPr>
          <w:p w14:paraId="37D3AF0F" w14:textId="77777777" w:rsidR="004506E3" w:rsidRPr="007D4CEC" w:rsidRDefault="004506E3" w:rsidP="006535B4">
            <w:pPr>
              <w:ind w:left="0"/>
              <w:rPr>
                <w:b/>
              </w:rPr>
            </w:pPr>
            <w:r w:rsidRPr="00185927">
              <w:t xml:space="preserve">L’ufficio Forma.Temp competente </w:t>
            </w:r>
            <w:r>
              <w:t xml:space="preserve">può </w:t>
            </w:r>
            <w:r w:rsidRPr="00185927">
              <w:t>chiede</w:t>
            </w:r>
            <w:r>
              <w:t>re</w:t>
            </w:r>
            <w:r w:rsidRPr="00185927">
              <w:t xml:space="preserve"> un parere tecnico ad altro ufficio. Al termine della consultazione l’ufficio coinvolto metterà la sanzione</w:t>
            </w:r>
            <w:r>
              <w:t xml:space="preserve"> in </w:t>
            </w:r>
            <w:r w:rsidRPr="001F06D8">
              <w:rPr>
                <w:b/>
              </w:rPr>
              <w:t>Parere rilasciato</w:t>
            </w:r>
            <w:r>
              <w:rPr>
                <w:b/>
              </w:rPr>
              <w:t>.</w:t>
            </w:r>
          </w:p>
        </w:tc>
      </w:tr>
      <w:tr w:rsidR="004506E3" w14:paraId="78DCB4F5" w14:textId="77777777" w:rsidTr="007D4CEC">
        <w:tc>
          <w:tcPr>
            <w:tcW w:w="534" w:type="dxa"/>
          </w:tcPr>
          <w:p w14:paraId="5B6987C9" w14:textId="77777777" w:rsidR="004506E3" w:rsidRDefault="004506E3" w:rsidP="007D4CEC">
            <w:pPr>
              <w:ind w:left="0"/>
            </w:pPr>
            <w:r>
              <w:t>4</w:t>
            </w:r>
          </w:p>
        </w:tc>
        <w:tc>
          <w:tcPr>
            <w:tcW w:w="2693" w:type="dxa"/>
          </w:tcPr>
          <w:p w14:paraId="7A8B1DB5" w14:textId="77777777" w:rsidR="004506E3" w:rsidRPr="007D4CEC" w:rsidRDefault="004506E3" w:rsidP="007D4CEC">
            <w:pPr>
              <w:ind w:left="0"/>
              <w:rPr>
                <w:b/>
              </w:rPr>
            </w:pPr>
            <w:r>
              <w:rPr>
                <w:b/>
              </w:rPr>
              <w:t>Parere rilasciato</w:t>
            </w:r>
          </w:p>
        </w:tc>
        <w:tc>
          <w:tcPr>
            <w:tcW w:w="5940" w:type="dxa"/>
          </w:tcPr>
          <w:p w14:paraId="45FF93FA" w14:textId="77777777" w:rsidR="004506E3" w:rsidRPr="00185927" w:rsidRDefault="004506E3" w:rsidP="00B442FE">
            <w:pPr>
              <w:ind w:left="0"/>
            </w:pPr>
            <w:r>
              <w:t>L’ufficio coinvolto ha inserito il parere richiesto.</w:t>
            </w:r>
          </w:p>
        </w:tc>
      </w:tr>
      <w:tr w:rsidR="004506E3" w14:paraId="29F9C92C" w14:textId="77777777" w:rsidTr="007D4CEC">
        <w:tc>
          <w:tcPr>
            <w:tcW w:w="534" w:type="dxa"/>
          </w:tcPr>
          <w:p w14:paraId="461724B9" w14:textId="77777777" w:rsidR="004506E3" w:rsidRDefault="004506E3" w:rsidP="007D4CEC">
            <w:pPr>
              <w:ind w:left="0"/>
            </w:pPr>
            <w:r>
              <w:t>5</w:t>
            </w:r>
          </w:p>
        </w:tc>
        <w:tc>
          <w:tcPr>
            <w:tcW w:w="2693" w:type="dxa"/>
          </w:tcPr>
          <w:p w14:paraId="00E8A1A8" w14:textId="77777777" w:rsidR="004506E3" w:rsidRPr="007D4CEC" w:rsidRDefault="004506E3" w:rsidP="007D4CEC">
            <w:pPr>
              <w:ind w:left="0"/>
              <w:rPr>
                <w:b/>
              </w:rPr>
            </w:pPr>
            <w:r>
              <w:rPr>
                <w:b/>
              </w:rPr>
              <w:t>In Lavorazione</w:t>
            </w:r>
          </w:p>
        </w:tc>
        <w:tc>
          <w:tcPr>
            <w:tcW w:w="5940" w:type="dxa"/>
          </w:tcPr>
          <w:p w14:paraId="778E5257" w14:textId="77777777" w:rsidR="004506E3" w:rsidRPr="00185927" w:rsidRDefault="004506E3" w:rsidP="00B442FE">
            <w:pPr>
              <w:ind w:left="0"/>
            </w:pPr>
            <w:r>
              <w:t>La procedura è in fase di lavorazione e si procede alla redazione della proposta di sanzione o della proposta dell’esito positivo del controllo. Si arriva in maniera automatica a questo stato se nessuna controdeduzione arriva entro i termini previsti.</w:t>
            </w:r>
          </w:p>
        </w:tc>
      </w:tr>
      <w:tr w:rsidR="004506E3" w14:paraId="04E55C78" w14:textId="77777777" w:rsidTr="007D4CEC">
        <w:tc>
          <w:tcPr>
            <w:tcW w:w="534" w:type="dxa"/>
          </w:tcPr>
          <w:p w14:paraId="6EA75BD9" w14:textId="77777777" w:rsidR="004506E3" w:rsidRDefault="004506E3" w:rsidP="007D4CEC">
            <w:pPr>
              <w:ind w:left="0"/>
            </w:pPr>
            <w:r>
              <w:t>6</w:t>
            </w:r>
          </w:p>
        </w:tc>
        <w:tc>
          <w:tcPr>
            <w:tcW w:w="2693" w:type="dxa"/>
          </w:tcPr>
          <w:p w14:paraId="257B7CE2" w14:textId="77777777" w:rsidR="004506E3" w:rsidRPr="00185927" w:rsidRDefault="004506E3" w:rsidP="007D4CEC">
            <w:pPr>
              <w:ind w:left="0"/>
            </w:pPr>
            <w:r w:rsidRPr="007D4CEC">
              <w:rPr>
                <w:b/>
              </w:rPr>
              <w:t>Da approvare</w:t>
            </w:r>
          </w:p>
        </w:tc>
        <w:tc>
          <w:tcPr>
            <w:tcW w:w="5940" w:type="dxa"/>
          </w:tcPr>
          <w:p w14:paraId="0D72B70E" w14:textId="77777777" w:rsidR="004506E3" w:rsidRPr="00185927" w:rsidRDefault="004506E3" w:rsidP="00B442FE">
            <w:pPr>
              <w:ind w:left="0"/>
            </w:pPr>
            <w:r w:rsidRPr="00185927">
              <w:t>la procedura è completa in tutte le sue parti e viene proposta alla Direzione l’applicazione delle sanzioni in essa riportate</w:t>
            </w:r>
            <w:r>
              <w:t xml:space="preserve"> o l’esito positivo in caso di proposta di accoglimento delle controdeduzioni inviate dall’ApL.</w:t>
            </w:r>
          </w:p>
        </w:tc>
      </w:tr>
      <w:tr w:rsidR="004506E3" w14:paraId="52996336" w14:textId="77777777" w:rsidTr="007D4CEC">
        <w:tc>
          <w:tcPr>
            <w:tcW w:w="534" w:type="dxa"/>
          </w:tcPr>
          <w:p w14:paraId="6E192CE6" w14:textId="77777777" w:rsidR="004506E3" w:rsidRDefault="004506E3" w:rsidP="007D4CEC">
            <w:pPr>
              <w:ind w:left="0"/>
            </w:pPr>
            <w:r>
              <w:t>7</w:t>
            </w:r>
          </w:p>
        </w:tc>
        <w:tc>
          <w:tcPr>
            <w:tcW w:w="2693" w:type="dxa"/>
          </w:tcPr>
          <w:p w14:paraId="56DC746E" w14:textId="77777777" w:rsidR="004506E3" w:rsidRDefault="004506E3" w:rsidP="007D4CEC">
            <w:pPr>
              <w:ind w:left="0"/>
            </w:pPr>
            <w:r w:rsidRPr="007D4CEC">
              <w:rPr>
                <w:b/>
              </w:rPr>
              <w:t>Approvata</w:t>
            </w:r>
          </w:p>
        </w:tc>
        <w:tc>
          <w:tcPr>
            <w:tcW w:w="5940" w:type="dxa"/>
          </w:tcPr>
          <w:p w14:paraId="626B89FC" w14:textId="77777777" w:rsidR="004506E3" w:rsidRDefault="004506E3" w:rsidP="007D4CEC">
            <w:pPr>
              <w:ind w:left="0"/>
            </w:pPr>
            <w:r>
              <w:t>la procedura viene validata ed approvata dalla Direzione. Viene generato un documento di notifica ( integrato da eventuali note/commenti sulla valutazione delle controdeduzioni,  in caso di non accoglimento o accoglimento parziale di una o più criticità rilevate), firmato digitalmente dal Direttore ed inviato tramite l’indirizzo email PEC della Direzione</w:t>
            </w:r>
          </w:p>
        </w:tc>
      </w:tr>
      <w:tr w:rsidR="004506E3" w14:paraId="184BB5A2" w14:textId="77777777" w:rsidTr="007D4CEC">
        <w:tc>
          <w:tcPr>
            <w:tcW w:w="534" w:type="dxa"/>
          </w:tcPr>
          <w:p w14:paraId="617FE036" w14:textId="77777777" w:rsidR="004506E3" w:rsidRDefault="004506E3" w:rsidP="007D4CEC">
            <w:pPr>
              <w:ind w:left="0"/>
            </w:pPr>
            <w:r>
              <w:t>8</w:t>
            </w:r>
          </w:p>
        </w:tc>
        <w:tc>
          <w:tcPr>
            <w:tcW w:w="2693" w:type="dxa"/>
          </w:tcPr>
          <w:p w14:paraId="01C97068" w14:textId="77777777" w:rsidR="004506E3" w:rsidRPr="007D4CEC" w:rsidRDefault="004506E3" w:rsidP="007D4CEC">
            <w:pPr>
              <w:ind w:left="0"/>
              <w:rPr>
                <w:b/>
              </w:rPr>
            </w:pPr>
            <w:r w:rsidRPr="007D4CEC">
              <w:rPr>
                <w:b/>
              </w:rPr>
              <w:t>Notificata</w:t>
            </w:r>
          </w:p>
          <w:p w14:paraId="27E9F1C4" w14:textId="77777777" w:rsidR="004506E3" w:rsidRDefault="004506E3" w:rsidP="007D4CEC">
            <w:pPr>
              <w:ind w:left="0"/>
            </w:pPr>
          </w:p>
        </w:tc>
        <w:tc>
          <w:tcPr>
            <w:tcW w:w="5940" w:type="dxa"/>
          </w:tcPr>
          <w:p w14:paraId="54ECB795" w14:textId="77777777" w:rsidR="004506E3" w:rsidRPr="00B32DB2" w:rsidRDefault="004506E3" w:rsidP="007D4CEC">
            <w:pPr>
              <w:ind w:left="0"/>
            </w:pPr>
            <w:r>
              <w:t xml:space="preserve">Le </w:t>
            </w:r>
            <w:r w:rsidRPr="00B32DB2">
              <w:t xml:space="preserve">sanzioni vengono comminate </w:t>
            </w:r>
            <w:r>
              <w:t>e comunicate al soggetto sanzionato (con rapporto di avvenuta consegna della PEC). Il passaggio a questo stato avviene solo se il sistema rileva un corretto invio della PEC</w:t>
            </w:r>
          </w:p>
        </w:tc>
      </w:tr>
      <w:tr w:rsidR="004506E3" w14:paraId="2243369B" w14:textId="77777777" w:rsidTr="007D4CEC">
        <w:tc>
          <w:tcPr>
            <w:tcW w:w="534" w:type="dxa"/>
          </w:tcPr>
          <w:p w14:paraId="2B83CDE9" w14:textId="77777777" w:rsidR="004506E3" w:rsidRDefault="004506E3" w:rsidP="007D4CEC">
            <w:pPr>
              <w:ind w:left="0"/>
            </w:pPr>
            <w:r>
              <w:t>9</w:t>
            </w:r>
          </w:p>
        </w:tc>
        <w:tc>
          <w:tcPr>
            <w:tcW w:w="2693" w:type="dxa"/>
          </w:tcPr>
          <w:p w14:paraId="7A7F371D" w14:textId="77777777" w:rsidR="004506E3" w:rsidRDefault="004506E3" w:rsidP="007D4CEC">
            <w:pPr>
              <w:ind w:left="0"/>
            </w:pPr>
            <w:r w:rsidRPr="007D4CEC">
              <w:rPr>
                <w:b/>
              </w:rPr>
              <w:t>In Ricorso</w:t>
            </w:r>
          </w:p>
        </w:tc>
        <w:tc>
          <w:tcPr>
            <w:tcW w:w="5940" w:type="dxa"/>
          </w:tcPr>
          <w:p w14:paraId="7D723AB5" w14:textId="77777777" w:rsidR="004506E3" w:rsidRPr="00B32DB2" w:rsidRDefault="004506E3" w:rsidP="007D4CEC">
            <w:pPr>
              <w:ind w:left="0"/>
            </w:pPr>
            <w:r w:rsidRPr="00B32DB2">
              <w:t xml:space="preserve">ricorso avanzato dal soggetto sanzionato, al termine della procedura di ricorso la sanzione viene riportata allo stato </w:t>
            </w:r>
            <w:r w:rsidRPr="007D4CEC">
              <w:rPr>
                <w:b/>
              </w:rPr>
              <w:t>Esito Ricorso Notificato</w:t>
            </w:r>
            <w:r w:rsidRPr="00185927">
              <w:t xml:space="preserve"> con un’opportuna nota esplicativa</w:t>
            </w:r>
          </w:p>
        </w:tc>
      </w:tr>
    </w:tbl>
    <w:p w14:paraId="07928DBC" w14:textId="77777777" w:rsidR="004506E3" w:rsidRDefault="004506E3" w:rsidP="00467432">
      <w:pPr>
        <w:ind w:left="0"/>
      </w:pPr>
    </w:p>
    <w:p w14:paraId="1C542C55" w14:textId="77777777" w:rsidR="004506E3" w:rsidRDefault="004506E3" w:rsidP="001F1B6B">
      <w:pPr>
        <w:spacing w:before="0"/>
        <w:ind w:left="0"/>
        <w:jc w:val="left"/>
        <w:rPr>
          <w:b/>
        </w:rPr>
      </w:pPr>
    </w:p>
    <w:p w14:paraId="643573D8" w14:textId="77777777" w:rsidR="004506E3" w:rsidRPr="001F1B6B" w:rsidRDefault="004506E3" w:rsidP="001F1B6B">
      <w:pPr>
        <w:spacing w:before="0"/>
        <w:ind w:left="0"/>
        <w:jc w:val="left"/>
        <w:rPr>
          <w:u w:val="single"/>
        </w:rPr>
      </w:pPr>
      <w:r w:rsidRPr="001F1B6B">
        <w:rPr>
          <w:u w:val="single"/>
        </w:rPr>
        <w:t>Flusso alternativo</w:t>
      </w:r>
    </w:p>
    <w:p w14:paraId="71AA23CC" w14:textId="77777777" w:rsidR="004506E3" w:rsidRDefault="004506E3" w:rsidP="001F1B6B">
      <w:pPr>
        <w:spacing w:before="0"/>
        <w:ind w:left="0"/>
        <w:jc w:val="left"/>
        <w:rPr>
          <w:b/>
        </w:rPr>
      </w:pPr>
    </w:p>
    <w:tbl>
      <w:tblPr>
        <w:tblW w:w="0" w:type="auto"/>
        <w:tblLook w:val="01E0" w:firstRow="1" w:lastRow="1" w:firstColumn="1" w:lastColumn="1" w:noHBand="0" w:noVBand="0"/>
      </w:tblPr>
      <w:tblGrid>
        <w:gridCol w:w="534"/>
        <w:gridCol w:w="1701"/>
        <w:gridCol w:w="6932"/>
      </w:tblGrid>
      <w:tr w:rsidR="004506E3" w14:paraId="43C2ECC8" w14:textId="77777777" w:rsidTr="007D4CEC">
        <w:tc>
          <w:tcPr>
            <w:tcW w:w="534" w:type="dxa"/>
          </w:tcPr>
          <w:p w14:paraId="272C2C64" w14:textId="77777777" w:rsidR="004506E3" w:rsidRDefault="004506E3" w:rsidP="007D4CEC">
            <w:pPr>
              <w:ind w:left="0"/>
            </w:pPr>
            <w:r>
              <w:t>3.a</w:t>
            </w:r>
          </w:p>
        </w:tc>
        <w:tc>
          <w:tcPr>
            <w:tcW w:w="1701" w:type="dxa"/>
          </w:tcPr>
          <w:p w14:paraId="64AFC5BA" w14:textId="77777777" w:rsidR="004506E3" w:rsidRDefault="004506E3" w:rsidP="007D4CEC">
            <w:pPr>
              <w:ind w:left="0"/>
            </w:pPr>
            <w:r w:rsidRPr="007D4CEC">
              <w:rPr>
                <w:b/>
              </w:rPr>
              <w:t>Non approvata</w:t>
            </w:r>
          </w:p>
        </w:tc>
        <w:tc>
          <w:tcPr>
            <w:tcW w:w="6932" w:type="dxa"/>
          </w:tcPr>
          <w:p w14:paraId="464162C3" w14:textId="77777777" w:rsidR="004506E3" w:rsidRDefault="004506E3" w:rsidP="007D4CEC">
            <w:pPr>
              <w:ind w:left="0"/>
            </w:pPr>
            <w:r>
              <w:t>la Direzione non approva la proposta di una o più sanzioni e rimette la procedura</w:t>
            </w:r>
          </w:p>
          <w:p w14:paraId="5576A5C9" w14:textId="77777777" w:rsidR="004506E3" w:rsidRDefault="004506E3" w:rsidP="00261808">
            <w:pPr>
              <w:ind w:left="0"/>
            </w:pPr>
            <w:r>
              <w:rPr>
                <w:b/>
              </w:rPr>
              <w:t xml:space="preserve">In lavorazione </w:t>
            </w:r>
            <w:r>
              <w:t>motivandone la scelta</w:t>
            </w:r>
          </w:p>
        </w:tc>
      </w:tr>
    </w:tbl>
    <w:p w14:paraId="2802898D" w14:textId="77777777" w:rsidR="004506E3" w:rsidRDefault="004506E3" w:rsidP="001F1B6B">
      <w:pPr>
        <w:spacing w:before="0"/>
        <w:ind w:left="0"/>
        <w:jc w:val="left"/>
        <w:rPr>
          <w:b/>
        </w:rPr>
      </w:pPr>
    </w:p>
    <w:p w14:paraId="0463B859" w14:textId="77777777" w:rsidR="004506E3" w:rsidRDefault="004506E3" w:rsidP="008447E4">
      <w:pPr>
        <w:ind w:left="0"/>
      </w:pPr>
      <w:r w:rsidRPr="008447E4">
        <w:lastRenderedPageBreak/>
        <w:t>Ogni cam</w:t>
      </w:r>
      <w:r>
        <w:t>bio</w:t>
      </w:r>
      <w:r w:rsidRPr="008447E4">
        <w:t xml:space="preserve"> di stato </w:t>
      </w:r>
      <w:r>
        <w:t>dovrà essere motivato da una nota (libera o selezionata da una lista).</w:t>
      </w:r>
    </w:p>
    <w:p w14:paraId="00A3E4CF" w14:textId="77777777" w:rsidR="004506E3" w:rsidRPr="000E62D6" w:rsidRDefault="004506E3" w:rsidP="008447E4">
      <w:pPr>
        <w:ind w:left="0"/>
      </w:pPr>
      <w:r w:rsidRPr="000E62D6">
        <w:t xml:space="preserve">Sarà previsto uno scadenziario che, per ogni stato, fisserà i tempi di esecuzione previsti. Una scadenza potrà essere </w:t>
      </w:r>
      <w:r w:rsidRPr="000E62D6">
        <w:rPr>
          <w:b/>
        </w:rPr>
        <w:t>critica</w:t>
      </w:r>
      <w:r w:rsidRPr="000E62D6">
        <w:t xml:space="preserve"> (es. scaduti termini per la notifica della sanzione) o </w:t>
      </w:r>
      <w:r w:rsidRPr="000E62D6">
        <w:rPr>
          <w:b/>
        </w:rPr>
        <w:t>indicativa</w:t>
      </w:r>
      <w:r w:rsidRPr="000E62D6">
        <w:t xml:space="preserve"> (es. scaduti tempi medi previsti per la permanenza della sanzioni in un determinato stato). L’avvicinarsi di ogni scadenza verrà segnalata da una opportuna notifica.</w:t>
      </w:r>
    </w:p>
    <w:p w14:paraId="2A8D8EB3" w14:textId="77777777" w:rsidR="004506E3" w:rsidRDefault="004506E3" w:rsidP="008447E4">
      <w:pPr>
        <w:ind w:left="0"/>
      </w:pPr>
      <w:r>
        <w:t xml:space="preserve">In caso di scadenza dei termini per la notifica della sanzione la stessa, l’operatore ne porterà lo stato in </w:t>
      </w:r>
      <w:r>
        <w:rPr>
          <w:b/>
        </w:rPr>
        <w:t>Da Approvare</w:t>
      </w:r>
      <w:r>
        <w:t xml:space="preserve"> (aggiungendo una opportuna nota). A partire da questo stato il flusso della proposta di sanzione seguirà l’iter prestabilito, con una notifica all’Apl dell’annullamento della sanzione per scadenza dei termini.</w:t>
      </w:r>
    </w:p>
    <w:p w14:paraId="13A83708" w14:textId="77777777" w:rsidR="004506E3" w:rsidRPr="008447E4" w:rsidRDefault="004506E3" w:rsidP="008447E4">
      <w:pPr>
        <w:ind w:left="0"/>
      </w:pPr>
    </w:p>
    <w:p w14:paraId="3753F042" w14:textId="77777777" w:rsidR="004506E3" w:rsidRDefault="004506E3" w:rsidP="006F2DB3">
      <w:pPr>
        <w:pStyle w:val="Titolo3"/>
        <w:tabs>
          <w:tab w:val="num" w:pos="-990"/>
        </w:tabs>
        <w:ind w:left="1134" w:hanging="708"/>
        <w:jc w:val="both"/>
      </w:pPr>
      <w:bookmarkStart w:id="55" w:name="_Toc526169308"/>
      <w:bookmarkStart w:id="56" w:name="_Toc56065400"/>
      <w:r w:rsidRPr="009E7A1C">
        <w:t>FTW_</w:t>
      </w:r>
      <w:r w:rsidRPr="009E7A1C">
        <w:rPr>
          <w:rFonts w:cs="Arial"/>
          <w:szCs w:val="18"/>
        </w:rPr>
        <w:t>SANZ</w:t>
      </w:r>
      <w:r>
        <w:t>_ACC: “Accesso al sistema”</w:t>
      </w:r>
      <w:bookmarkEnd w:id="56"/>
    </w:p>
    <w:p w14:paraId="2A34D49B" w14:textId="77777777" w:rsidR="004506E3" w:rsidRDefault="004506E3" w:rsidP="00576183">
      <w:pPr>
        <w:ind w:left="0"/>
      </w:pPr>
      <w:r>
        <w:t>Avranno accesso al sistema sanzionatorio sia gli operatori Forma.Temp che i soggetti registrati sulla piattaforma FTWEB, secondo le seguenti modalità di accesso:</w:t>
      </w:r>
    </w:p>
    <w:p w14:paraId="47CCF827" w14:textId="77777777" w:rsidR="004506E3" w:rsidRDefault="004506E3" w:rsidP="00576183">
      <w:pPr>
        <w:ind w:left="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5"/>
        <w:gridCol w:w="3056"/>
        <w:gridCol w:w="3056"/>
      </w:tblGrid>
      <w:tr w:rsidR="004506E3" w14:paraId="5CF5153C" w14:textId="77777777" w:rsidTr="007D4CEC">
        <w:tc>
          <w:tcPr>
            <w:tcW w:w="3055" w:type="dxa"/>
          </w:tcPr>
          <w:p w14:paraId="1D58D2B3" w14:textId="77777777" w:rsidR="004506E3" w:rsidRDefault="004506E3" w:rsidP="007D4CEC">
            <w:pPr>
              <w:ind w:left="0"/>
            </w:pPr>
          </w:p>
        </w:tc>
        <w:tc>
          <w:tcPr>
            <w:tcW w:w="3056" w:type="dxa"/>
          </w:tcPr>
          <w:p w14:paraId="7397F165" w14:textId="77777777" w:rsidR="004506E3" w:rsidRDefault="004506E3" w:rsidP="007D4CEC">
            <w:pPr>
              <w:ind w:left="0"/>
              <w:jc w:val="center"/>
            </w:pPr>
            <w:r>
              <w:t>Operatore Forma.Temp</w:t>
            </w:r>
          </w:p>
        </w:tc>
        <w:tc>
          <w:tcPr>
            <w:tcW w:w="3056" w:type="dxa"/>
          </w:tcPr>
          <w:p w14:paraId="27149DC3" w14:textId="77777777" w:rsidR="004506E3" w:rsidRDefault="004506E3" w:rsidP="007D4CEC">
            <w:pPr>
              <w:ind w:left="0"/>
              <w:jc w:val="center"/>
            </w:pPr>
            <w:r>
              <w:t>Soggetto esterno</w:t>
            </w:r>
          </w:p>
        </w:tc>
      </w:tr>
      <w:tr w:rsidR="004506E3" w14:paraId="054A9006" w14:textId="77777777" w:rsidTr="007D4CEC">
        <w:tc>
          <w:tcPr>
            <w:tcW w:w="3055" w:type="dxa"/>
          </w:tcPr>
          <w:p w14:paraId="413C7F01" w14:textId="77777777" w:rsidR="004506E3" w:rsidRDefault="004506E3" w:rsidP="007D4CEC">
            <w:pPr>
              <w:ind w:left="0"/>
            </w:pPr>
            <w:r>
              <w:t>Ricerca sanzione</w:t>
            </w:r>
          </w:p>
        </w:tc>
        <w:tc>
          <w:tcPr>
            <w:tcW w:w="3056" w:type="dxa"/>
          </w:tcPr>
          <w:p w14:paraId="48E12BE5" w14:textId="77777777" w:rsidR="004506E3" w:rsidRDefault="004506E3" w:rsidP="007D4CEC">
            <w:pPr>
              <w:ind w:left="0"/>
            </w:pPr>
            <w:r>
              <w:t>Solo per le sanzioni relative all’ufficio di competenza</w:t>
            </w:r>
          </w:p>
        </w:tc>
        <w:tc>
          <w:tcPr>
            <w:tcW w:w="3056" w:type="dxa"/>
          </w:tcPr>
          <w:p w14:paraId="015DC491" w14:textId="77777777" w:rsidR="004506E3" w:rsidRDefault="004506E3" w:rsidP="007D4CEC">
            <w:pPr>
              <w:ind w:left="0"/>
            </w:pPr>
            <w:r>
              <w:t>Solo le proprie</w:t>
            </w:r>
          </w:p>
        </w:tc>
      </w:tr>
      <w:tr w:rsidR="004506E3" w14:paraId="4E290FD5" w14:textId="77777777" w:rsidTr="007D4CEC">
        <w:tc>
          <w:tcPr>
            <w:tcW w:w="3055" w:type="dxa"/>
          </w:tcPr>
          <w:p w14:paraId="1883E324" w14:textId="77777777" w:rsidR="004506E3" w:rsidRDefault="004506E3" w:rsidP="007D4CEC">
            <w:pPr>
              <w:ind w:left="0"/>
            </w:pPr>
            <w:r>
              <w:t>Visualizzazione dettaglio sanzione</w:t>
            </w:r>
          </w:p>
        </w:tc>
        <w:tc>
          <w:tcPr>
            <w:tcW w:w="3056" w:type="dxa"/>
          </w:tcPr>
          <w:p w14:paraId="16AD9A74" w14:textId="77777777" w:rsidR="004506E3" w:rsidRDefault="004506E3" w:rsidP="007D4CEC">
            <w:pPr>
              <w:ind w:left="0"/>
            </w:pPr>
            <w:r>
              <w:t>Solo per le sanzioni relative all’ufficio di competenza</w:t>
            </w:r>
          </w:p>
        </w:tc>
        <w:tc>
          <w:tcPr>
            <w:tcW w:w="3056" w:type="dxa"/>
          </w:tcPr>
          <w:p w14:paraId="1D0B1B75" w14:textId="77777777" w:rsidR="004506E3" w:rsidRDefault="004506E3" w:rsidP="007D4CEC">
            <w:pPr>
              <w:ind w:left="0"/>
            </w:pPr>
            <w:r>
              <w:t>Solo le proprie</w:t>
            </w:r>
          </w:p>
        </w:tc>
      </w:tr>
      <w:tr w:rsidR="004506E3" w14:paraId="6622CFF5" w14:textId="77777777" w:rsidTr="007D4CEC">
        <w:tc>
          <w:tcPr>
            <w:tcW w:w="3055" w:type="dxa"/>
          </w:tcPr>
          <w:p w14:paraId="18513081" w14:textId="77777777" w:rsidR="004506E3" w:rsidRDefault="004506E3" w:rsidP="007D4CEC">
            <w:pPr>
              <w:ind w:left="0"/>
            </w:pPr>
            <w:r>
              <w:t>Modifica sanzione</w:t>
            </w:r>
          </w:p>
        </w:tc>
        <w:tc>
          <w:tcPr>
            <w:tcW w:w="3056" w:type="dxa"/>
          </w:tcPr>
          <w:p w14:paraId="7DBE7B55" w14:textId="77777777" w:rsidR="004506E3" w:rsidRDefault="004506E3" w:rsidP="007D4CEC">
            <w:pPr>
              <w:ind w:left="0"/>
            </w:pPr>
            <w:r>
              <w:t>Solo per le sanzioni relative all’ufficio di competenza</w:t>
            </w:r>
          </w:p>
        </w:tc>
        <w:tc>
          <w:tcPr>
            <w:tcW w:w="3056" w:type="dxa"/>
          </w:tcPr>
          <w:p w14:paraId="0F8E6E1C" w14:textId="77777777" w:rsidR="004506E3" w:rsidRDefault="004506E3" w:rsidP="007D4CEC">
            <w:pPr>
              <w:ind w:left="0"/>
            </w:pPr>
          </w:p>
        </w:tc>
      </w:tr>
      <w:tr w:rsidR="004506E3" w14:paraId="56E62DA8" w14:textId="77777777" w:rsidTr="007D4CEC">
        <w:tc>
          <w:tcPr>
            <w:tcW w:w="3055" w:type="dxa"/>
          </w:tcPr>
          <w:p w14:paraId="6090D526" w14:textId="77777777" w:rsidR="004506E3" w:rsidRDefault="004506E3" w:rsidP="007D4CEC">
            <w:pPr>
              <w:ind w:left="0"/>
            </w:pPr>
            <w:r>
              <w:t>Report sanzioni</w:t>
            </w:r>
          </w:p>
        </w:tc>
        <w:tc>
          <w:tcPr>
            <w:tcW w:w="3056" w:type="dxa"/>
          </w:tcPr>
          <w:p w14:paraId="2F4E0945" w14:textId="77777777" w:rsidR="004506E3" w:rsidRDefault="004506E3" w:rsidP="007D4CEC">
            <w:pPr>
              <w:ind w:left="0"/>
            </w:pPr>
            <w:r>
              <w:t>Solo per le sanzioni relative all’ufficio di competenza</w:t>
            </w:r>
          </w:p>
        </w:tc>
        <w:tc>
          <w:tcPr>
            <w:tcW w:w="3056" w:type="dxa"/>
          </w:tcPr>
          <w:p w14:paraId="5FC65636" w14:textId="77777777" w:rsidR="004506E3" w:rsidRDefault="004506E3" w:rsidP="007D4CEC">
            <w:pPr>
              <w:ind w:left="0"/>
            </w:pPr>
          </w:p>
        </w:tc>
      </w:tr>
    </w:tbl>
    <w:p w14:paraId="57727047" w14:textId="77777777" w:rsidR="004506E3" w:rsidRDefault="004506E3" w:rsidP="00576183">
      <w:pPr>
        <w:ind w:left="0"/>
      </w:pPr>
    </w:p>
    <w:p w14:paraId="5C4A435C" w14:textId="77777777" w:rsidR="004506E3" w:rsidRDefault="004506E3" w:rsidP="006F2DB3">
      <w:pPr>
        <w:pStyle w:val="Titolo3"/>
        <w:tabs>
          <w:tab w:val="num" w:pos="-990"/>
        </w:tabs>
        <w:ind w:left="1134" w:hanging="708"/>
        <w:jc w:val="both"/>
      </w:pPr>
      <w:bookmarkStart w:id="57" w:name="_Toc56065401"/>
      <w:r w:rsidRPr="009E7A1C">
        <w:t>FTW_</w:t>
      </w:r>
      <w:r w:rsidRPr="009E7A1C">
        <w:rPr>
          <w:rFonts w:cs="Arial"/>
          <w:szCs w:val="18"/>
        </w:rPr>
        <w:t>SANZ</w:t>
      </w:r>
      <w:r>
        <w:t>_CONF: “Configurazione”</w:t>
      </w:r>
      <w:bookmarkEnd w:id="57"/>
    </w:p>
    <w:p w14:paraId="28070C05" w14:textId="77777777" w:rsidR="004506E3" w:rsidRDefault="004506E3" w:rsidP="004943EA">
      <w:pPr>
        <w:ind w:left="0"/>
      </w:pPr>
      <w:r>
        <w:t>Allo scopo di rendere il sistema configurabile sarà prevista una funzionalità di gestione delle configurazioni.</w:t>
      </w:r>
    </w:p>
    <w:p w14:paraId="3164EF5D" w14:textId="77777777" w:rsidR="004506E3" w:rsidRDefault="004506E3" w:rsidP="004943EA">
      <w:pPr>
        <w:ind w:left="0"/>
      </w:pPr>
      <w:r>
        <w:t xml:space="preserve">Si accederà alla funzionalità attraverso la voce “Configurazione” della voce “Sanzioni” del menu principale. Essendo i parametri di configurazione legati alla tipologia di sanzione, sarà visualizzata una lista delle tipologie configurate e, per ognuna di queste, una lista di parametri con i relativi valori iniziali. Ogni riga della lista conterrà i bottoni </w:t>
      </w:r>
      <w:r>
        <w:rPr>
          <w:b/>
        </w:rPr>
        <w:t>Elimina</w:t>
      </w:r>
      <w:r>
        <w:t xml:space="preserve"> e </w:t>
      </w:r>
      <w:r>
        <w:rPr>
          <w:b/>
        </w:rPr>
        <w:t xml:space="preserve">Modifica </w:t>
      </w:r>
      <w:r w:rsidRPr="008D39E3">
        <w:t>per</w:t>
      </w:r>
      <w:r>
        <w:rPr>
          <w:b/>
        </w:rPr>
        <w:t xml:space="preserve"> </w:t>
      </w:r>
      <w:r>
        <w:t xml:space="preserve">le corrispettive operazioni. Poiché una configurazione potrebbe già essere stata utilizzata, entrambe le operazioni dovranno essere logiche, ossia prevedere un intervallo di validità.  </w:t>
      </w:r>
    </w:p>
    <w:p w14:paraId="083F8A92" w14:textId="77777777" w:rsidR="004506E3" w:rsidRPr="008D39E3" w:rsidRDefault="004506E3" w:rsidP="004943EA">
      <w:pPr>
        <w:ind w:left="0"/>
        <w:rPr>
          <w:b/>
        </w:rPr>
      </w:pPr>
      <w:r>
        <w:t xml:space="preserve">Un bottone </w:t>
      </w:r>
      <w:r>
        <w:rPr>
          <w:b/>
        </w:rPr>
        <w:t xml:space="preserve">Aggiungi </w:t>
      </w:r>
      <w:r w:rsidRPr="008D39E3">
        <w:t xml:space="preserve">permetterà di aggiungere una nuova </w:t>
      </w:r>
      <w:r>
        <w:t>configurazione (una per ogni tipologia di sanzione)</w:t>
      </w:r>
      <w:r w:rsidRPr="008D39E3">
        <w:t>.</w:t>
      </w:r>
    </w:p>
    <w:p w14:paraId="08B3B6F8" w14:textId="77777777" w:rsidR="004506E3" w:rsidRDefault="004506E3" w:rsidP="004943EA">
      <w:pPr>
        <w:ind w:left="0"/>
      </w:pPr>
      <w:r>
        <w:t xml:space="preserve">I campi della tipologia di sanzione riportati saranno </w:t>
      </w:r>
    </w:p>
    <w:p w14:paraId="717EF6D9" w14:textId="77777777" w:rsidR="004506E3" w:rsidRDefault="004506E3" w:rsidP="004943EA">
      <w:pPr>
        <w:ind w:left="0"/>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1701"/>
        <w:gridCol w:w="1418"/>
        <w:gridCol w:w="3748"/>
      </w:tblGrid>
      <w:tr w:rsidR="004506E3" w:rsidRPr="00003904" w14:paraId="7207EC43" w14:textId="77777777" w:rsidTr="00FB2375">
        <w:tc>
          <w:tcPr>
            <w:tcW w:w="2268" w:type="dxa"/>
          </w:tcPr>
          <w:p w14:paraId="2ED0C9DC" w14:textId="77777777" w:rsidR="004506E3" w:rsidRPr="00003904" w:rsidRDefault="004506E3" w:rsidP="00FF2FDB">
            <w:pPr>
              <w:spacing w:before="0"/>
              <w:ind w:left="0"/>
              <w:rPr>
                <w:b/>
              </w:rPr>
            </w:pPr>
            <w:r w:rsidRPr="00003904">
              <w:rPr>
                <w:b/>
              </w:rPr>
              <w:t>Nome Campo</w:t>
            </w:r>
          </w:p>
        </w:tc>
        <w:tc>
          <w:tcPr>
            <w:tcW w:w="1701" w:type="dxa"/>
          </w:tcPr>
          <w:p w14:paraId="1ADCCD79" w14:textId="77777777" w:rsidR="004506E3" w:rsidRPr="00003904" w:rsidRDefault="004506E3" w:rsidP="00FF2FDB">
            <w:pPr>
              <w:spacing w:before="0"/>
              <w:ind w:left="0"/>
              <w:rPr>
                <w:b/>
              </w:rPr>
            </w:pPr>
            <w:r w:rsidRPr="00003904">
              <w:rPr>
                <w:b/>
              </w:rPr>
              <w:t>Tipologia Campo</w:t>
            </w:r>
          </w:p>
        </w:tc>
        <w:tc>
          <w:tcPr>
            <w:tcW w:w="1418" w:type="dxa"/>
          </w:tcPr>
          <w:p w14:paraId="23C3588D" w14:textId="77777777" w:rsidR="004506E3" w:rsidRPr="00003904" w:rsidRDefault="004506E3" w:rsidP="00FF2FDB">
            <w:pPr>
              <w:spacing w:before="0"/>
              <w:ind w:left="0"/>
              <w:rPr>
                <w:b/>
              </w:rPr>
            </w:pPr>
            <w:r>
              <w:rPr>
                <w:b/>
              </w:rPr>
              <w:t>Obbligatorio</w:t>
            </w:r>
          </w:p>
        </w:tc>
        <w:tc>
          <w:tcPr>
            <w:tcW w:w="3748" w:type="dxa"/>
          </w:tcPr>
          <w:p w14:paraId="1828D88A" w14:textId="77777777" w:rsidR="004506E3" w:rsidRPr="00003904" w:rsidRDefault="004506E3" w:rsidP="00FF2FDB">
            <w:pPr>
              <w:spacing w:before="0"/>
              <w:ind w:left="0"/>
              <w:rPr>
                <w:b/>
              </w:rPr>
            </w:pPr>
            <w:r>
              <w:rPr>
                <w:b/>
              </w:rPr>
              <w:t>Descrizione</w:t>
            </w:r>
          </w:p>
        </w:tc>
      </w:tr>
      <w:tr w:rsidR="004506E3" w14:paraId="7D428358" w14:textId="77777777" w:rsidTr="00FB2375">
        <w:tc>
          <w:tcPr>
            <w:tcW w:w="2268" w:type="dxa"/>
          </w:tcPr>
          <w:p w14:paraId="34FFC725" w14:textId="77777777" w:rsidR="004506E3" w:rsidRDefault="004506E3" w:rsidP="00FF2FDB">
            <w:pPr>
              <w:spacing w:before="0"/>
              <w:ind w:left="0"/>
            </w:pPr>
            <w:r>
              <w:t>Tipologia di controllo</w:t>
            </w:r>
          </w:p>
        </w:tc>
        <w:tc>
          <w:tcPr>
            <w:tcW w:w="1701" w:type="dxa"/>
          </w:tcPr>
          <w:p w14:paraId="53879335" w14:textId="77777777" w:rsidR="004506E3" w:rsidRDefault="004506E3" w:rsidP="00FF2FDB">
            <w:pPr>
              <w:spacing w:before="0"/>
              <w:ind w:left="0"/>
            </w:pPr>
            <w:r>
              <w:t>Testo</w:t>
            </w:r>
          </w:p>
        </w:tc>
        <w:tc>
          <w:tcPr>
            <w:tcW w:w="1418" w:type="dxa"/>
          </w:tcPr>
          <w:p w14:paraId="13273E02" w14:textId="77777777" w:rsidR="004506E3" w:rsidRDefault="004506E3" w:rsidP="00FF2FDB">
            <w:pPr>
              <w:spacing w:before="0"/>
              <w:ind w:left="0"/>
              <w:jc w:val="center"/>
            </w:pPr>
            <w:r>
              <w:t>SI</w:t>
            </w:r>
          </w:p>
        </w:tc>
        <w:tc>
          <w:tcPr>
            <w:tcW w:w="3748" w:type="dxa"/>
          </w:tcPr>
          <w:p w14:paraId="63829FD3" w14:textId="77777777" w:rsidR="004506E3" w:rsidRDefault="004506E3" w:rsidP="00FB2375">
            <w:pPr>
              <w:numPr>
                <w:ilvl w:val="0"/>
                <w:numId w:val="14"/>
              </w:numPr>
              <w:spacing w:before="0"/>
              <w:jc w:val="left"/>
            </w:pPr>
            <w:r>
              <w:t>Controllo in itinere</w:t>
            </w:r>
          </w:p>
          <w:p w14:paraId="253A5E56" w14:textId="77777777" w:rsidR="004506E3" w:rsidRDefault="004506E3" w:rsidP="00FB2375">
            <w:pPr>
              <w:numPr>
                <w:ilvl w:val="0"/>
                <w:numId w:val="14"/>
              </w:numPr>
              <w:spacing w:before="0"/>
              <w:jc w:val="left"/>
            </w:pPr>
            <w:r>
              <w:t>Controllo ex-post</w:t>
            </w:r>
          </w:p>
          <w:p w14:paraId="4B41C64F" w14:textId="77777777" w:rsidR="004506E3" w:rsidRDefault="004506E3" w:rsidP="00FB2375">
            <w:pPr>
              <w:numPr>
                <w:ilvl w:val="0"/>
                <w:numId w:val="14"/>
              </w:numPr>
              <w:spacing w:before="0"/>
              <w:jc w:val="left"/>
            </w:pPr>
            <w:r>
              <w:t>Controllo obblighi dichiarativi e contributivi</w:t>
            </w:r>
          </w:p>
          <w:p w14:paraId="35619FF6" w14:textId="77777777" w:rsidR="004506E3" w:rsidRDefault="004506E3" w:rsidP="00FB2375">
            <w:pPr>
              <w:numPr>
                <w:ilvl w:val="0"/>
                <w:numId w:val="14"/>
              </w:numPr>
              <w:spacing w:before="0"/>
              <w:jc w:val="left"/>
            </w:pPr>
            <w:r>
              <w:t>Controllo Placement</w:t>
            </w:r>
          </w:p>
        </w:tc>
      </w:tr>
      <w:tr w:rsidR="004506E3" w14:paraId="19AE508D" w14:textId="77777777" w:rsidTr="00FB2375">
        <w:tc>
          <w:tcPr>
            <w:tcW w:w="2268" w:type="dxa"/>
          </w:tcPr>
          <w:p w14:paraId="7BB5C525" w14:textId="77777777" w:rsidR="004506E3" w:rsidRDefault="004506E3" w:rsidP="00FF2FDB">
            <w:pPr>
              <w:spacing w:before="0"/>
              <w:ind w:left="0"/>
            </w:pPr>
            <w:r>
              <w:t>Tipologia di sanzione</w:t>
            </w:r>
          </w:p>
        </w:tc>
        <w:tc>
          <w:tcPr>
            <w:tcW w:w="1701" w:type="dxa"/>
          </w:tcPr>
          <w:p w14:paraId="07591827" w14:textId="77777777" w:rsidR="004506E3" w:rsidRDefault="004506E3" w:rsidP="00FF2FDB">
            <w:pPr>
              <w:spacing w:before="0"/>
              <w:ind w:left="0"/>
            </w:pPr>
            <w:r>
              <w:t>Testo</w:t>
            </w:r>
          </w:p>
        </w:tc>
        <w:tc>
          <w:tcPr>
            <w:tcW w:w="1418" w:type="dxa"/>
          </w:tcPr>
          <w:p w14:paraId="00003F74" w14:textId="77777777" w:rsidR="004506E3" w:rsidRDefault="004506E3" w:rsidP="00FF2FDB">
            <w:pPr>
              <w:spacing w:before="0"/>
              <w:ind w:left="0"/>
              <w:jc w:val="center"/>
            </w:pPr>
            <w:r>
              <w:t>SI</w:t>
            </w:r>
          </w:p>
        </w:tc>
        <w:tc>
          <w:tcPr>
            <w:tcW w:w="3748" w:type="dxa"/>
          </w:tcPr>
          <w:p w14:paraId="248EE9DC" w14:textId="77777777" w:rsidR="004506E3" w:rsidRDefault="004506E3" w:rsidP="00FF2FDB">
            <w:pPr>
              <w:spacing w:before="0"/>
              <w:ind w:left="0"/>
              <w:jc w:val="left"/>
            </w:pPr>
            <w:r>
              <w:t xml:space="preserve">Descrizione della sanzione </w:t>
            </w:r>
          </w:p>
        </w:tc>
      </w:tr>
      <w:tr w:rsidR="004506E3" w14:paraId="5615B60A" w14:textId="77777777" w:rsidTr="00FB2375">
        <w:tc>
          <w:tcPr>
            <w:tcW w:w="2268" w:type="dxa"/>
          </w:tcPr>
          <w:p w14:paraId="4F54F841" w14:textId="77777777" w:rsidR="004506E3" w:rsidRDefault="004506E3" w:rsidP="00FF2FDB">
            <w:pPr>
              <w:spacing w:before="0"/>
              <w:ind w:left="0"/>
            </w:pPr>
            <w:r>
              <w:t xml:space="preserve">Modalità di applicazione </w:t>
            </w:r>
          </w:p>
        </w:tc>
        <w:tc>
          <w:tcPr>
            <w:tcW w:w="1701" w:type="dxa"/>
          </w:tcPr>
          <w:p w14:paraId="09C4B6F3" w14:textId="77777777" w:rsidR="004506E3" w:rsidRDefault="004506E3" w:rsidP="00FF2FDB">
            <w:pPr>
              <w:spacing w:before="0"/>
              <w:ind w:left="0"/>
            </w:pPr>
            <w:r>
              <w:t>Selezione multipla</w:t>
            </w:r>
          </w:p>
        </w:tc>
        <w:tc>
          <w:tcPr>
            <w:tcW w:w="1418" w:type="dxa"/>
          </w:tcPr>
          <w:p w14:paraId="5AAB39E1" w14:textId="77777777" w:rsidR="004506E3" w:rsidRDefault="004506E3" w:rsidP="00FF2FDB">
            <w:pPr>
              <w:spacing w:before="0"/>
              <w:ind w:left="0"/>
              <w:jc w:val="center"/>
            </w:pPr>
            <w:r>
              <w:t>SI</w:t>
            </w:r>
          </w:p>
        </w:tc>
        <w:tc>
          <w:tcPr>
            <w:tcW w:w="3748" w:type="dxa"/>
          </w:tcPr>
          <w:p w14:paraId="75D85004" w14:textId="77777777" w:rsidR="004506E3" w:rsidRDefault="004506E3" w:rsidP="005675FF">
            <w:pPr>
              <w:numPr>
                <w:ilvl w:val="0"/>
                <w:numId w:val="15"/>
              </w:numPr>
              <w:spacing w:before="0"/>
              <w:jc w:val="left"/>
            </w:pPr>
            <w:r>
              <w:t>Revoca parziale</w:t>
            </w:r>
          </w:p>
          <w:p w14:paraId="06829D25" w14:textId="77777777" w:rsidR="004506E3" w:rsidRDefault="004506E3" w:rsidP="005675FF">
            <w:pPr>
              <w:numPr>
                <w:ilvl w:val="0"/>
                <w:numId w:val="15"/>
              </w:numPr>
              <w:spacing w:before="0"/>
              <w:jc w:val="left"/>
            </w:pPr>
            <w:r>
              <w:t>Revoca totale</w:t>
            </w:r>
          </w:p>
          <w:p w14:paraId="5BD3594D" w14:textId="77777777" w:rsidR="004506E3" w:rsidRDefault="004506E3" w:rsidP="005675FF">
            <w:pPr>
              <w:numPr>
                <w:ilvl w:val="0"/>
                <w:numId w:val="15"/>
              </w:numPr>
              <w:spacing w:before="0"/>
              <w:jc w:val="left"/>
            </w:pPr>
            <w:r>
              <w:t>Riduzione di disponibilità</w:t>
            </w:r>
          </w:p>
        </w:tc>
      </w:tr>
      <w:tr w:rsidR="004506E3" w14:paraId="79CC01E5" w14:textId="77777777" w:rsidTr="00FB2375">
        <w:tc>
          <w:tcPr>
            <w:tcW w:w="2268" w:type="dxa"/>
          </w:tcPr>
          <w:p w14:paraId="19F57A06" w14:textId="77777777" w:rsidR="004506E3" w:rsidRPr="003D7950" w:rsidRDefault="004506E3" w:rsidP="00FF2FDB">
            <w:pPr>
              <w:spacing w:before="0"/>
              <w:ind w:left="0"/>
            </w:pPr>
            <w:r w:rsidRPr="003D7950">
              <w:lastRenderedPageBreak/>
              <w:t>Fattispecie Sanzionatoria</w:t>
            </w:r>
          </w:p>
        </w:tc>
        <w:tc>
          <w:tcPr>
            <w:tcW w:w="1701" w:type="dxa"/>
          </w:tcPr>
          <w:p w14:paraId="7956EA3B" w14:textId="77777777" w:rsidR="004506E3" w:rsidRPr="003D7950" w:rsidRDefault="004506E3" w:rsidP="00FF2FDB">
            <w:pPr>
              <w:spacing w:before="0"/>
              <w:ind w:left="0"/>
            </w:pPr>
            <w:r>
              <w:t>Lista</w:t>
            </w:r>
          </w:p>
        </w:tc>
        <w:tc>
          <w:tcPr>
            <w:tcW w:w="1418" w:type="dxa"/>
          </w:tcPr>
          <w:p w14:paraId="1664C02A" w14:textId="77777777" w:rsidR="004506E3" w:rsidRPr="003D7950" w:rsidRDefault="004506E3" w:rsidP="00FF2FDB">
            <w:pPr>
              <w:spacing w:before="0"/>
              <w:ind w:left="0"/>
              <w:jc w:val="center"/>
            </w:pPr>
            <w:r w:rsidRPr="003D7950">
              <w:t>SI</w:t>
            </w:r>
          </w:p>
        </w:tc>
        <w:tc>
          <w:tcPr>
            <w:tcW w:w="3748" w:type="dxa"/>
          </w:tcPr>
          <w:p w14:paraId="322CBFEF" w14:textId="77777777" w:rsidR="004506E3" w:rsidRPr="003D7950" w:rsidRDefault="004506E3" w:rsidP="00FF2FDB">
            <w:pPr>
              <w:spacing w:before="0"/>
              <w:ind w:left="0"/>
              <w:jc w:val="left"/>
            </w:pPr>
            <w:r w:rsidRPr="003D7950">
              <w:t>Casistica codificata</w:t>
            </w:r>
          </w:p>
        </w:tc>
      </w:tr>
      <w:tr w:rsidR="004506E3" w14:paraId="096EBB48" w14:textId="77777777" w:rsidTr="00FB2375">
        <w:tc>
          <w:tcPr>
            <w:tcW w:w="2268" w:type="dxa"/>
          </w:tcPr>
          <w:p w14:paraId="2271B8BC" w14:textId="77777777" w:rsidR="004506E3" w:rsidRDefault="004506E3" w:rsidP="00FF2FDB">
            <w:pPr>
              <w:spacing w:before="0"/>
              <w:ind w:left="0"/>
            </w:pPr>
            <w:r>
              <w:t>Parametri</w:t>
            </w:r>
          </w:p>
        </w:tc>
        <w:tc>
          <w:tcPr>
            <w:tcW w:w="1701" w:type="dxa"/>
          </w:tcPr>
          <w:p w14:paraId="7FC8D896" w14:textId="77777777" w:rsidR="004506E3" w:rsidRDefault="004506E3" w:rsidP="00FF2FDB">
            <w:pPr>
              <w:spacing w:before="0"/>
              <w:ind w:left="0"/>
            </w:pPr>
            <w:r>
              <w:t>Lista</w:t>
            </w:r>
          </w:p>
        </w:tc>
        <w:tc>
          <w:tcPr>
            <w:tcW w:w="1418" w:type="dxa"/>
          </w:tcPr>
          <w:p w14:paraId="5729FFF5" w14:textId="77777777" w:rsidR="004506E3" w:rsidRDefault="004506E3" w:rsidP="00FF2FDB">
            <w:pPr>
              <w:spacing w:before="0"/>
              <w:ind w:left="0"/>
              <w:jc w:val="center"/>
            </w:pPr>
            <w:r>
              <w:t>NO</w:t>
            </w:r>
          </w:p>
        </w:tc>
        <w:tc>
          <w:tcPr>
            <w:tcW w:w="3748" w:type="dxa"/>
          </w:tcPr>
          <w:p w14:paraId="014D3173" w14:textId="77777777" w:rsidR="004506E3" w:rsidRDefault="004506E3" w:rsidP="00FF2FDB">
            <w:pPr>
              <w:spacing w:before="0"/>
              <w:ind w:left="0"/>
              <w:jc w:val="left"/>
            </w:pPr>
            <w:r>
              <w:t xml:space="preserve">Parametri di configurazione della tipologia con relativi valori </w:t>
            </w:r>
          </w:p>
        </w:tc>
      </w:tr>
      <w:tr w:rsidR="004506E3" w14:paraId="2566C3E8" w14:textId="77777777" w:rsidTr="00FB2375">
        <w:tc>
          <w:tcPr>
            <w:tcW w:w="2268" w:type="dxa"/>
          </w:tcPr>
          <w:p w14:paraId="78137CF7" w14:textId="77777777" w:rsidR="004506E3" w:rsidRDefault="004506E3" w:rsidP="00FF2FDB">
            <w:pPr>
              <w:spacing w:before="0"/>
              <w:ind w:left="0"/>
            </w:pPr>
            <w:r>
              <w:t>Data inizio validità</w:t>
            </w:r>
          </w:p>
        </w:tc>
        <w:tc>
          <w:tcPr>
            <w:tcW w:w="1701" w:type="dxa"/>
          </w:tcPr>
          <w:p w14:paraId="1EAE03D6" w14:textId="77777777" w:rsidR="004506E3" w:rsidRDefault="004506E3" w:rsidP="00FF2FDB">
            <w:pPr>
              <w:spacing w:before="0"/>
              <w:ind w:left="0"/>
            </w:pPr>
            <w:r>
              <w:t>Data</w:t>
            </w:r>
          </w:p>
        </w:tc>
        <w:tc>
          <w:tcPr>
            <w:tcW w:w="1418" w:type="dxa"/>
          </w:tcPr>
          <w:p w14:paraId="14D5DA6C" w14:textId="77777777" w:rsidR="004506E3" w:rsidRDefault="004506E3" w:rsidP="00FF2FDB">
            <w:pPr>
              <w:spacing w:before="0"/>
              <w:ind w:left="0"/>
              <w:jc w:val="center"/>
            </w:pPr>
            <w:r>
              <w:t>SI</w:t>
            </w:r>
          </w:p>
        </w:tc>
        <w:tc>
          <w:tcPr>
            <w:tcW w:w="3748" w:type="dxa"/>
            <w:vMerge w:val="restart"/>
          </w:tcPr>
          <w:p w14:paraId="6B29251E" w14:textId="77777777" w:rsidR="004506E3" w:rsidRDefault="004506E3" w:rsidP="00FF2FDB">
            <w:pPr>
              <w:spacing w:before="0"/>
              <w:ind w:left="0"/>
              <w:jc w:val="left"/>
            </w:pPr>
            <w:r>
              <w:t>Intervallo di validità del record</w:t>
            </w:r>
          </w:p>
          <w:p w14:paraId="2481DF78" w14:textId="77777777" w:rsidR="004506E3" w:rsidRDefault="004506E3" w:rsidP="00FF2FDB">
            <w:pPr>
              <w:spacing w:before="0"/>
              <w:ind w:left="0"/>
              <w:jc w:val="left"/>
            </w:pPr>
            <w:r>
              <w:t>(Se la data fine non è specificata si considera aperta)</w:t>
            </w:r>
          </w:p>
        </w:tc>
      </w:tr>
      <w:tr w:rsidR="004506E3" w14:paraId="3FC8A571" w14:textId="77777777" w:rsidTr="00FB2375">
        <w:tc>
          <w:tcPr>
            <w:tcW w:w="2268" w:type="dxa"/>
          </w:tcPr>
          <w:p w14:paraId="72764F6E" w14:textId="77777777" w:rsidR="004506E3" w:rsidRDefault="004506E3" w:rsidP="00FF2FDB">
            <w:pPr>
              <w:spacing w:before="0"/>
              <w:ind w:left="0"/>
            </w:pPr>
            <w:r>
              <w:t>Data fine validità</w:t>
            </w:r>
          </w:p>
        </w:tc>
        <w:tc>
          <w:tcPr>
            <w:tcW w:w="1701" w:type="dxa"/>
          </w:tcPr>
          <w:p w14:paraId="3FD218FC" w14:textId="77777777" w:rsidR="004506E3" w:rsidRDefault="004506E3" w:rsidP="00FF2FDB">
            <w:pPr>
              <w:spacing w:before="0"/>
              <w:ind w:left="0"/>
            </w:pPr>
            <w:r>
              <w:t>Data</w:t>
            </w:r>
          </w:p>
        </w:tc>
        <w:tc>
          <w:tcPr>
            <w:tcW w:w="1418" w:type="dxa"/>
          </w:tcPr>
          <w:p w14:paraId="7A155648" w14:textId="77777777" w:rsidR="004506E3" w:rsidRDefault="004506E3" w:rsidP="00FF2FDB">
            <w:pPr>
              <w:spacing w:before="0"/>
              <w:ind w:left="0"/>
              <w:jc w:val="center"/>
            </w:pPr>
            <w:r>
              <w:t>NO</w:t>
            </w:r>
          </w:p>
        </w:tc>
        <w:tc>
          <w:tcPr>
            <w:tcW w:w="3748" w:type="dxa"/>
            <w:vMerge/>
          </w:tcPr>
          <w:p w14:paraId="1F9C0716" w14:textId="77777777" w:rsidR="004506E3" w:rsidRDefault="004506E3" w:rsidP="00FF2FDB">
            <w:pPr>
              <w:spacing w:before="0"/>
              <w:ind w:left="0"/>
              <w:jc w:val="left"/>
            </w:pPr>
          </w:p>
        </w:tc>
      </w:tr>
    </w:tbl>
    <w:p w14:paraId="0F7FC0B6" w14:textId="77777777" w:rsidR="004506E3" w:rsidRDefault="004506E3" w:rsidP="00B7582B">
      <w:pPr>
        <w:ind w:left="0"/>
      </w:pPr>
    </w:p>
    <w:p w14:paraId="3310C5BC" w14:textId="77777777" w:rsidR="004506E3" w:rsidRDefault="004506E3" w:rsidP="00B7582B">
      <w:pPr>
        <w:ind w:left="0"/>
      </w:pPr>
      <w:r>
        <w:t xml:space="preserve">I valori esplicitamente riportati nel seguente documento vanno considerati come iniziali, e possono quindi essere variati in fase di configurazione </w:t>
      </w:r>
    </w:p>
    <w:p w14:paraId="257E78F1" w14:textId="77777777" w:rsidR="004506E3" w:rsidRDefault="004506E3" w:rsidP="00B7582B">
      <w:pPr>
        <w:ind w:left="0"/>
      </w:pPr>
    </w:p>
    <w:p w14:paraId="7FF27F80" w14:textId="77777777" w:rsidR="004506E3" w:rsidRDefault="004506E3" w:rsidP="004B4656">
      <w:pPr>
        <w:pStyle w:val="Titolo3"/>
        <w:tabs>
          <w:tab w:val="num" w:pos="-990"/>
        </w:tabs>
        <w:ind w:left="1134" w:hanging="708"/>
      </w:pPr>
      <w:bookmarkStart w:id="58" w:name="_Toc56065402"/>
      <w:r w:rsidRPr="009E7A1C">
        <w:t>FTW_</w:t>
      </w:r>
      <w:r w:rsidRPr="009E7A1C">
        <w:rPr>
          <w:rFonts w:cs="Arial"/>
          <w:szCs w:val="18"/>
        </w:rPr>
        <w:t>SANZ</w:t>
      </w:r>
      <w:r>
        <w:t>_INS: “Creazione di una generica sanzione”</w:t>
      </w:r>
      <w:bookmarkEnd w:id="58"/>
    </w:p>
    <w:p w14:paraId="15125C6C" w14:textId="77777777" w:rsidR="004506E3" w:rsidRDefault="004506E3" w:rsidP="00443418">
      <w:pPr>
        <w:ind w:left="0"/>
      </w:pPr>
      <w:r w:rsidRPr="00443418">
        <w:t xml:space="preserve">Il modulo </w:t>
      </w:r>
      <w:r>
        <w:t>sanzionatorio</w:t>
      </w:r>
      <w:r w:rsidRPr="00443418">
        <w:t xml:space="preserve"> non presenta una propria form di creazione, in quanto si arriva alla sanzione dopo controlli effettuati</w:t>
      </w:r>
      <w:r>
        <w:t xml:space="preserve"> da altri sottosistemi (controllo, placement, amministrazione). </w:t>
      </w:r>
    </w:p>
    <w:p w14:paraId="7C7045B7" w14:textId="77777777" w:rsidR="004506E3" w:rsidRPr="00443418" w:rsidRDefault="004506E3" w:rsidP="00443418">
      <w:pPr>
        <w:ind w:left="0"/>
      </w:pPr>
      <w:r w:rsidRPr="005500E3">
        <w:t>Tali sottosistemi si incaricheranno di effettuare le operazioni preliminari alla creazione della sanzione</w:t>
      </w:r>
      <w:r w:rsidRPr="007D3A40">
        <w:t xml:space="preserve"> la gestione dei richiami alle regolarizzazione (per gli inadempimenti amministrativi), e utilizzeranno i servizi messi a disposizione del sistema sanzionatorio per la creazione della sanzione a partire dai dati di loro pertinenza.</w:t>
      </w:r>
    </w:p>
    <w:p w14:paraId="7A2F7D4E" w14:textId="77777777" w:rsidR="004506E3" w:rsidRPr="00443418" w:rsidRDefault="004506E3" w:rsidP="00443418"/>
    <w:p w14:paraId="0AE7150C" w14:textId="77777777" w:rsidR="004506E3" w:rsidRDefault="004506E3" w:rsidP="004B4656">
      <w:pPr>
        <w:pStyle w:val="Titolo3"/>
        <w:tabs>
          <w:tab w:val="num" w:pos="-990"/>
        </w:tabs>
        <w:ind w:left="1134" w:hanging="708"/>
      </w:pPr>
      <w:bookmarkStart w:id="59" w:name="_Toc56065403"/>
      <w:r w:rsidRPr="009E7A1C">
        <w:t>FTW_</w:t>
      </w:r>
      <w:r w:rsidRPr="009E7A1C">
        <w:rPr>
          <w:rFonts w:cs="Arial"/>
          <w:szCs w:val="18"/>
        </w:rPr>
        <w:t>SANZ</w:t>
      </w:r>
      <w:r>
        <w:t>_RIC: “Ricerca generica di una sanzione”</w:t>
      </w:r>
      <w:bookmarkEnd w:id="59"/>
    </w:p>
    <w:p w14:paraId="5E1F1CA3" w14:textId="77777777" w:rsidR="004506E3" w:rsidRDefault="004506E3" w:rsidP="008F3417">
      <w:pPr>
        <w:ind w:left="0"/>
      </w:pPr>
      <w:r>
        <w:t>Si accede alla funzionalità attraverso la voce “Ricerca generica” della voce “Sanzioni” del menu principale. La pagina di ricerca permetterà di effettuare la ricerca delle sanzioni utilizzando un filtro di ricerca generico, filtri più dettagliati verranno utilizzati nei casi specifici. La form prevedrà:</w:t>
      </w:r>
    </w:p>
    <w:p w14:paraId="6A9A8AA7" w14:textId="77777777" w:rsidR="004506E3" w:rsidRDefault="004506E3" w:rsidP="00B234D0">
      <w:pPr>
        <w:numPr>
          <w:ilvl w:val="0"/>
          <w:numId w:val="13"/>
        </w:numPr>
      </w:pPr>
      <w:r>
        <w:t>una sezione filtro per i dati dell’APL</w:t>
      </w:r>
    </w:p>
    <w:p w14:paraId="45C62905" w14:textId="77777777" w:rsidR="004506E3" w:rsidRDefault="004506E3" w:rsidP="00B234D0">
      <w:pPr>
        <w:ind w:left="0"/>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73321544" w14:textId="77777777" w:rsidTr="006F69A8">
        <w:tc>
          <w:tcPr>
            <w:tcW w:w="2694" w:type="dxa"/>
          </w:tcPr>
          <w:p w14:paraId="5E20846C" w14:textId="77777777" w:rsidR="004506E3" w:rsidRPr="00003904" w:rsidRDefault="004506E3" w:rsidP="006F69A8">
            <w:pPr>
              <w:spacing w:before="0"/>
              <w:ind w:left="0"/>
              <w:rPr>
                <w:b/>
              </w:rPr>
            </w:pPr>
            <w:r w:rsidRPr="00003904">
              <w:rPr>
                <w:b/>
              </w:rPr>
              <w:t>Nome Campo</w:t>
            </w:r>
          </w:p>
        </w:tc>
        <w:tc>
          <w:tcPr>
            <w:tcW w:w="1701" w:type="dxa"/>
          </w:tcPr>
          <w:p w14:paraId="20851ABF" w14:textId="77777777" w:rsidR="004506E3" w:rsidRPr="00003904" w:rsidRDefault="004506E3" w:rsidP="006F69A8">
            <w:pPr>
              <w:spacing w:before="0"/>
              <w:ind w:left="0"/>
              <w:rPr>
                <w:b/>
              </w:rPr>
            </w:pPr>
            <w:r w:rsidRPr="00003904">
              <w:rPr>
                <w:b/>
              </w:rPr>
              <w:t>Tipologia Campo</w:t>
            </w:r>
          </w:p>
        </w:tc>
        <w:tc>
          <w:tcPr>
            <w:tcW w:w="1701" w:type="dxa"/>
          </w:tcPr>
          <w:p w14:paraId="2D5FE05D" w14:textId="77777777" w:rsidR="004506E3" w:rsidRPr="00003904" w:rsidRDefault="004506E3" w:rsidP="006F69A8">
            <w:pPr>
              <w:spacing w:before="0"/>
              <w:ind w:left="0"/>
              <w:rPr>
                <w:b/>
              </w:rPr>
            </w:pPr>
            <w:r w:rsidRPr="00003904">
              <w:rPr>
                <w:b/>
              </w:rPr>
              <w:t>Obbligatorio SI/NO</w:t>
            </w:r>
          </w:p>
        </w:tc>
        <w:tc>
          <w:tcPr>
            <w:tcW w:w="3039" w:type="dxa"/>
          </w:tcPr>
          <w:p w14:paraId="522F147E" w14:textId="77777777" w:rsidR="004506E3" w:rsidRPr="00003904" w:rsidRDefault="004506E3" w:rsidP="006F69A8">
            <w:pPr>
              <w:spacing w:before="0"/>
              <w:ind w:left="0"/>
              <w:rPr>
                <w:b/>
              </w:rPr>
            </w:pPr>
            <w:r w:rsidRPr="00003904">
              <w:rPr>
                <w:b/>
              </w:rPr>
              <w:t>Note</w:t>
            </w:r>
          </w:p>
        </w:tc>
      </w:tr>
      <w:tr w:rsidR="004506E3" w14:paraId="12D67D43" w14:textId="77777777" w:rsidTr="006F69A8">
        <w:tc>
          <w:tcPr>
            <w:tcW w:w="2694" w:type="dxa"/>
          </w:tcPr>
          <w:p w14:paraId="6366B654" w14:textId="77777777" w:rsidR="004506E3" w:rsidRDefault="004506E3" w:rsidP="006F69A8">
            <w:pPr>
              <w:spacing w:before="0"/>
              <w:ind w:left="0"/>
            </w:pPr>
            <w:r>
              <w:t>Denominazione</w:t>
            </w:r>
          </w:p>
        </w:tc>
        <w:tc>
          <w:tcPr>
            <w:tcW w:w="1701" w:type="dxa"/>
          </w:tcPr>
          <w:p w14:paraId="766DB29E" w14:textId="77777777" w:rsidR="004506E3" w:rsidRDefault="004506E3" w:rsidP="006F69A8">
            <w:pPr>
              <w:spacing w:before="0"/>
              <w:ind w:left="0"/>
            </w:pPr>
            <w:r>
              <w:t>Testo</w:t>
            </w:r>
          </w:p>
        </w:tc>
        <w:tc>
          <w:tcPr>
            <w:tcW w:w="1701" w:type="dxa"/>
          </w:tcPr>
          <w:p w14:paraId="696A4C22" w14:textId="77777777" w:rsidR="004506E3" w:rsidRDefault="004506E3" w:rsidP="006F69A8">
            <w:pPr>
              <w:spacing w:before="0"/>
              <w:ind w:left="0"/>
              <w:jc w:val="center"/>
            </w:pPr>
            <w:r>
              <w:t>NO</w:t>
            </w:r>
          </w:p>
        </w:tc>
        <w:tc>
          <w:tcPr>
            <w:tcW w:w="3039" w:type="dxa"/>
          </w:tcPr>
          <w:p w14:paraId="2DF7B48E" w14:textId="77777777" w:rsidR="004506E3" w:rsidRPr="00D37A7E" w:rsidRDefault="004506E3" w:rsidP="006F69A8">
            <w:pPr>
              <w:spacing w:before="0"/>
              <w:ind w:left="0"/>
              <w:jc w:val="left"/>
              <w:rPr>
                <w:color w:val="FF0000"/>
              </w:rPr>
            </w:pPr>
          </w:p>
        </w:tc>
      </w:tr>
      <w:tr w:rsidR="004506E3" w14:paraId="617D0A43" w14:textId="77777777" w:rsidTr="006F69A8">
        <w:tc>
          <w:tcPr>
            <w:tcW w:w="2694" w:type="dxa"/>
          </w:tcPr>
          <w:p w14:paraId="4990265E" w14:textId="77777777" w:rsidR="004506E3" w:rsidRDefault="004506E3" w:rsidP="006F69A8">
            <w:pPr>
              <w:spacing w:before="0"/>
              <w:ind w:left="0"/>
            </w:pPr>
            <w:r>
              <w:t>Codice Fiscale</w:t>
            </w:r>
          </w:p>
        </w:tc>
        <w:tc>
          <w:tcPr>
            <w:tcW w:w="1701" w:type="dxa"/>
          </w:tcPr>
          <w:p w14:paraId="3A1CB260" w14:textId="77777777" w:rsidR="004506E3" w:rsidRDefault="004506E3" w:rsidP="006F69A8">
            <w:pPr>
              <w:spacing w:before="0"/>
              <w:ind w:left="0"/>
            </w:pPr>
            <w:r>
              <w:t>Testo</w:t>
            </w:r>
          </w:p>
        </w:tc>
        <w:tc>
          <w:tcPr>
            <w:tcW w:w="1701" w:type="dxa"/>
          </w:tcPr>
          <w:p w14:paraId="79F3D8A0" w14:textId="77777777" w:rsidR="004506E3" w:rsidRDefault="004506E3" w:rsidP="006F69A8">
            <w:pPr>
              <w:spacing w:before="0"/>
              <w:ind w:left="0"/>
              <w:jc w:val="center"/>
            </w:pPr>
            <w:r>
              <w:t>NO</w:t>
            </w:r>
          </w:p>
        </w:tc>
        <w:tc>
          <w:tcPr>
            <w:tcW w:w="3039" w:type="dxa"/>
          </w:tcPr>
          <w:p w14:paraId="1ACA6478" w14:textId="77777777" w:rsidR="004506E3" w:rsidRDefault="004506E3" w:rsidP="006F69A8">
            <w:pPr>
              <w:spacing w:before="0"/>
              <w:ind w:left="0"/>
              <w:jc w:val="left"/>
            </w:pPr>
          </w:p>
        </w:tc>
      </w:tr>
      <w:tr w:rsidR="004506E3" w14:paraId="3AEE1BB0" w14:textId="77777777" w:rsidTr="006F69A8">
        <w:tc>
          <w:tcPr>
            <w:tcW w:w="2694" w:type="dxa"/>
          </w:tcPr>
          <w:p w14:paraId="14FF8ECC" w14:textId="77777777" w:rsidR="004506E3" w:rsidRDefault="004506E3" w:rsidP="006F69A8">
            <w:pPr>
              <w:spacing w:before="0"/>
              <w:ind w:left="0"/>
            </w:pPr>
            <w:r>
              <w:t>Partita IVA</w:t>
            </w:r>
          </w:p>
        </w:tc>
        <w:tc>
          <w:tcPr>
            <w:tcW w:w="1701" w:type="dxa"/>
          </w:tcPr>
          <w:p w14:paraId="2B15F583" w14:textId="77777777" w:rsidR="004506E3" w:rsidRDefault="004506E3" w:rsidP="00A62A80">
            <w:pPr>
              <w:spacing w:before="0"/>
              <w:ind w:left="0"/>
            </w:pPr>
            <w:r>
              <w:t>Testo</w:t>
            </w:r>
          </w:p>
        </w:tc>
        <w:tc>
          <w:tcPr>
            <w:tcW w:w="1701" w:type="dxa"/>
          </w:tcPr>
          <w:p w14:paraId="04786E6C" w14:textId="77777777" w:rsidR="004506E3" w:rsidRDefault="004506E3" w:rsidP="00A62A80">
            <w:pPr>
              <w:spacing w:before="0"/>
              <w:ind w:left="0"/>
              <w:jc w:val="center"/>
            </w:pPr>
            <w:r>
              <w:t>NO</w:t>
            </w:r>
          </w:p>
        </w:tc>
        <w:tc>
          <w:tcPr>
            <w:tcW w:w="3039" w:type="dxa"/>
          </w:tcPr>
          <w:p w14:paraId="1B30D1D2" w14:textId="77777777" w:rsidR="004506E3" w:rsidRDefault="004506E3" w:rsidP="00A62A80">
            <w:pPr>
              <w:spacing w:before="0"/>
              <w:ind w:left="0"/>
              <w:jc w:val="left"/>
            </w:pPr>
          </w:p>
        </w:tc>
      </w:tr>
    </w:tbl>
    <w:p w14:paraId="5BA903D4" w14:textId="77777777" w:rsidR="004506E3" w:rsidRDefault="004506E3" w:rsidP="00B234D0"/>
    <w:p w14:paraId="7E04D47F" w14:textId="77777777" w:rsidR="004506E3" w:rsidRDefault="004506E3" w:rsidP="00B234D0">
      <w:pPr>
        <w:numPr>
          <w:ilvl w:val="0"/>
          <w:numId w:val="13"/>
        </w:numPr>
      </w:pPr>
      <w:r>
        <w:t>una sezione filtro per i dati del progetto</w:t>
      </w:r>
    </w:p>
    <w:p w14:paraId="1A590F57" w14:textId="77777777" w:rsidR="004506E3" w:rsidRDefault="004506E3" w:rsidP="00A34C42">
      <w:pPr>
        <w:ind w:left="0"/>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7799912C" w14:textId="77777777" w:rsidTr="007060EB">
        <w:tc>
          <w:tcPr>
            <w:tcW w:w="2694" w:type="dxa"/>
          </w:tcPr>
          <w:p w14:paraId="65AE322D" w14:textId="77777777" w:rsidR="004506E3" w:rsidRPr="00003904" w:rsidRDefault="004506E3" w:rsidP="007060EB">
            <w:pPr>
              <w:spacing w:before="0"/>
              <w:ind w:left="0"/>
              <w:rPr>
                <w:b/>
              </w:rPr>
            </w:pPr>
            <w:r w:rsidRPr="00003904">
              <w:rPr>
                <w:b/>
              </w:rPr>
              <w:t>Nome Campo</w:t>
            </w:r>
          </w:p>
        </w:tc>
        <w:tc>
          <w:tcPr>
            <w:tcW w:w="1701" w:type="dxa"/>
          </w:tcPr>
          <w:p w14:paraId="66C7E3AD" w14:textId="77777777" w:rsidR="004506E3" w:rsidRPr="00003904" w:rsidRDefault="004506E3" w:rsidP="007060EB">
            <w:pPr>
              <w:spacing w:before="0"/>
              <w:ind w:left="0"/>
              <w:rPr>
                <w:b/>
              </w:rPr>
            </w:pPr>
            <w:r w:rsidRPr="00003904">
              <w:rPr>
                <w:b/>
              </w:rPr>
              <w:t>Tipologia Campo</w:t>
            </w:r>
          </w:p>
        </w:tc>
        <w:tc>
          <w:tcPr>
            <w:tcW w:w="1701" w:type="dxa"/>
          </w:tcPr>
          <w:p w14:paraId="1D76634E" w14:textId="77777777" w:rsidR="004506E3" w:rsidRPr="00003904" w:rsidRDefault="004506E3" w:rsidP="007060EB">
            <w:pPr>
              <w:spacing w:before="0"/>
              <w:ind w:left="0"/>
              <w:rPr>
                <w:b/>
              </w:rPr>
            </w:pPr>
            <w:r w:rsidRPr="00003904">
              <w:rPr>
                <w:b/>
              </w:rPr>
              <w:t>Obbligatorio SI/NO</w:t>
            </w:r>
          </w:p>
        </w:tc>
        <w:tc>
          <w:tcPr>
            <w:tcW w:w="3039" w:type="dxa"/>
          </w:tcPr>
          <w:p w14:paraId="61CC59B0" w14:textId="77777777" w:rsidR="004506E3" w:rsidRPr="00003904" w:rsidRDefault="004506E3" w:rsidP="007060EB">
            <w:pPr>
              <w:spacing w:before="0"/>
              <w:ind w:left="0"/>
              <w:rPr>
                <w:b/>
              </w:rPr>
            </w:pPr>
            <w:r w:rsidRPr="00003904">
              <w:rPr>
                <w:b/>
              </w:rPr>
              <w:t>Note</w:t>
            </w:r>
          </w:p>
        </w:tc>
      </w:tr>
      <w:tr w:rsidR="004506E3" w14:paraId="010244A7" w14:textId="77777777" w:rsidTr="007060EB">
        <w:tc>
          <w:tcPr>
            <w:tcW w:w="2694" w:type="dxa"/>
          </w:tcPr>
          <w:p w14:paraId="596335D3" w14:textId="77777777" w:rsidR="004506E3" w:rsidRDefault="004506E3" w:rsidP="007060EB">
            <w:pPr>
              <w:spacing w:before="0"/>
              <w:ind w:left="0"/>
            </w:pPr>
            <w:r>
              <w:t>Codice progetto</w:t>
            </w:r>
          </w:p>
        </w:tc>
        <w:tc>
          <w:tcPr>
            <w:tcW w:w="1701" w:type="dxa"/>
          </w:tcPr>
          <w:p w14:paraId="4E14CEC5" w14:textId="77777777" w:rsidR="004506E3" w:rsidRDefault="004506E3" w:rsidP="007060EB">
            <w:pPr>
              <w:spacing w:before="0"/>
              <w:ind w:left="0"/>
            </w:pPr>
            <w:r>
              <w:t>Testo</w:t>
            </w:r>
          </w:p>
        </w:tc>
        <w:tc>
          <w:tcPr>
            <w:tcW w:w="1701" w:type="dxa"/>
          </w:tcPr>
          <w:p w14:paraId="0F4D43B8" w14:textId="77777777" w:rsidR="004506E3" w:rsidRDefault="004506E3" w:rsidP="007060EB">
            <w:pPr>
              <w:spacing w:before="0"/>
              <w:ind w:left="0"/>
              <w:jc w:val="center"/>
            </w:pPr>
            <w:r>
              <w:t>NO</w:t>
            </w:r>
          </w:p>
        </w:tc>
        <w:tc>
          <w:tcPr>
            <w:tcW w:w="3039" w:type="dxa"/>
          </w:tcPr>
          <w:p w14:paraId="222BAFC1" w14:textId="77777777" w:rsidR="004506E3" w:rsidRDefault="004506E3" w:rsidP="007060EB">
            <w:pPr>
              <w:spacing w:before="0"/>
              <w:ind w:left="0"/>
              <w:jc w:val="left"/>
            </w:pPr>
          </w:p>
        </w:tc>
      </w:tr>
      <w:tr w:rsidR="004506E3" w14:paraId="3387F499" w14:textId="77777777" w:rsidTr="007060EB">
        <w:tc>
          <w:tcPr>
            <w:tcW w:w="2694" w:type="dxa"/>
          </w:tcPr>
          <w:p w14:paraId="4F105D5C" w14:textId="77777777" w:rsidR="004506E3" w:rsidRDefault="004506E3" w:rsidP="007060EB">
            <w:pPr>
              <w:spacing w:before="0"/>
              <w:ind w:left="0"/>
            </w:pPr>
            <w:r>
              <w:t>Descrizione</w:t>
            </w:r>
          </w:p>
        </w:tc>
        <w:tc>
          <w:tcPr>
            <w:tcW w:w="1701" w:type="dxa"/>
          </w:tcPr>
          <w:p w14:paraId="41DA7015" w14:textId="77777777" w:rsidR="004506E3" w:rsidRDefault="004506E3" w:rsidP="007060EB">
            <w:pPr>
              <w:spacing w:before="0"/>
              <w:ind w:left="0"/>
            </w:pPr>
            <w:r>
              <w:t>Data</w:t>
            </w:r>
          </w:p>
        </w:tc>
        <w:tc>
          <w:tcPr>
            <w:tcW w:w="1701" w:type="dxa"/>
          </w:tcPr>
          <w:p w14:paraId="740ABCE1" w14:textId="77777777" w:rsidR="004506E3" w:rsidRDefault="004506E3" w:rsidP="007060EB">
            <w:pPr>
              <w:spacing w:before="0"/>
              <w:ind w:left="0"/>
              <w:jc w:val="center"/>
            </w:pPr>
            <w:r>
              <w:t>NO</w:t>
            </w:r>
          </w:p>
        </w:tc>
        <w:tc>
          <w:tcPr>
            <w:tcW w:w="3039" w:type="dxa"/>
          </w:tcPr>
          <w:p w14:paraId="5AFCE91D" w14:textId="77777777" w:rsidR="004506E3" w:rsidRDefault="004506E3" w:rsidP="007060EB">
            <w:pPr>
              <w:spacing w:before="0"/>
              <w:ind w:left="0"/>
              <w:jc w:val="left"/>
            </w:pPr>
          </w:p>
        </w:tc>
      </w:tr>
      <w:tr w:rsidR="004506E3" w14:paraId="66C53EB0" w14:textId="77777777" w:rsidTr="007060EB">
        <w:tc>
          <w:tcPr>
            <w:tcW w:w="2694" w:type="dxa"/>
          </w:tcPr>
          <w:p w14:paraId="01BF5D1D" w14:textId="77777777" w:rsidR="004506E3" w:rsidRDefault="004506E3" w:rsidP="007060EB">
            <w:pPr>
              <w:spacing w:before="0"/>
              <w:ind w:left="0"/>
            </w:pPr>
            <w:r>
              <w:t>Soggetto attuatore</w:t>
            </w:r>
          </w:p>
        </w:tc>
        <w:tc>
          <w:tcPr>
            <w:tcW w:w="1701" w:type="dxa"/>
          </w:tcPr>
          <w:p w14:paraId="2563D89C" w14:textId="77777777" w:rsidR="004506E3" w:rsidRDefault="004506E3" w:rsidP="007060EB">
            <w:pPr>
              <w:spacing w:before="0"/>
              <w:ind w:left="0"/>
            </w:pPr>
            <w:r>
              <w:t>Testo</w:t>
            </w:r>
          </w:p>
        </w:tc>
        <w:tc>
          <w:tcPr>
            <w:tcW w:w="1701" w:type="dxa"/>
          </w:tcPr>
          <w:p w14:paraId="02799F8F" w14:textId="77777777" w:rsidR="004506E3" w:rsidRDefault="004506E3" w:rsidP="007060EB">
            <w:pPr>
              <w:spacing w:before="0"/>
              <w:ind w:left="0"/>
              <w:jc w:val="center"/>
            </w:pPr>
            <w:r>
              <w:t>NO</w:t>
            </w:r>
          </w:p>
        </w:tc>
        <w:tc>
          <w:tcPr>
            <w:tcW w:w="3039" w:type="dxa"/>
          </w:tcPr>
          <w:p w14:paraId="0EEAF4FD" w14:textId="77777777" w:rsidR="004506E3" w:rsidRDefault="004506E3" w:rsidP="007060EB">
            <w:pPr>
              <w:spacing w:before="0"/>
              <w:ind w:left="0"/>
              <w:jc w:val="left"/>
            </w:pPr>
          </w:p>
        </w:tc>
      </w:tr>
      <w:tr w:rsidR="004506E3" w14:paraId="36C90F4F" w14:textId="77777777" w:rsidTr="007060EB">
        <w:tc>
          <w:tcPr>
            <w:tcW w:w="2694" w:type="dxa"/>
          </w:tcPr>
          <w:p w14:paraId="3802E04C" w14:textId="77777777" w:rsidR="004506E3" w:rsidRDefault="004506E3" w:rsidP="007060EB">
            <w:pPr>
              <w:spacing w:before="0"/>
              <w:ind w:left="0"/>
            </w:pPr>
            <w:r>
              <w:t>Regione</w:t>
            </w:r>
          </w:p>
        </w:tc>
        <w:tc>
          <w:tcPr>
            <w:tcW w:w="1701" w:type="dxa"/>
          </w:tcPr>
          <w:p w14:paraId="61638ED6" w14:textId="77777777" w:rsidR="004506E3" w:rsidRDefault="004506E3" w:rsidP="007060EB">
            <w:pPr>
              <w:spacing w:before="0"/>
              <w:ind w:left="0"/>
            </w:pPr>
            <w:r>
              <w:t>Testo</w:t>
            </w:r>
          </w:p>
        </w:tc>
        <w:tc>
          <w:tcPr>
            <w:tcW w:w="1701" w:type="dxa"/>
          </w:tcPr>
          <w:p w14:paraId="436B8FAB" w14:textId="77777777" w:rsidR="004506E3" w:rsidRDefault="004506E3" w:rsidP="007060EB">
            <w:pPr>
              <w:spacing w:before="0"/>
              <w:ind w:left="0"/>
              <w:jc w:val="center"/>
            </w:pPr>
            <w:r>
              <w:t>NO</w:t>
            </w:r>
          </w:p>
        </w:tc>
        <w:tc>
          <w:tcPr>
            <w:tcW w:w="3039" w:type="dxa"/>
          </w:tcPr>
          <w:p w14:paraId="10736A7E" w14:textId="77777777" w:rsidR="004506E3" w:rsidRDefault="004506E3" w:rsidP="007060EB">
            <w:pPr>
              <w:spacing w:before="0"/>
              <w:ind w:left="0"/>
              <w:jc w:val="left"/>
            </w:pPr>
          </w:p>
        </w:tc>
      </w:tr>
      <w:tr w:rsidR="004506E3" w14:paraId="55C1C72C" w14:textId="77777777" w:rsidTr="007060EB">
        <w:tc>
          <w:tcPr>
            <w:tcW w:w="2694" w:type="dxa"/>
          </w:tcPr>
          <w:p w14:paraId="5A5D11A1" w14:textId="77777777" w:rsidR="004506E3" w:rsidRDefault="004506E3" w:rsidP="007060EB">
            <w:pPr>
              <w:spacing w:before="0"/>
              <w:ind w:left="0"/>
            </w:pPr>
            <w:r>
              <w:t>Provincia</w:t>
            </w:r>
          </w:p>
        </w:tc>
        <w:tc>
          <w:tcPr>
            <w:tcW w:w="1701" w:type="dxa"/>
          </w:tcPr>
          <w:p w14:paraId="3F7A35B7" w14:textId="77777777" w:rsidR="004506E3" w:rsidRDefault="004506E3" w:rsidP="007060EB">
            <w:pPr>
              <w:spacing w:before="0"/>
              <w:ind w:left="0"/>
            </w:pPr>
            <w:r>
              <w:t>Testo</w:t>
            </w:r>
          </w:p>
        </w:tc>
        <w:tc>
          <w:tcPr>
            <w:tcW w:w="1701" w:type="dxa"/>
          </w:tcPr>
          <w:p w14:paraId="4E6B7A5B" w14:textId="77777777" w:rsidR="004506E3" w:rsidRDefault="004506E3" w:rsidP="007060EB">
            <w:pPr>
              <w:spacing w:before="0"/>
              <w:ind w:left="0"/>
              <w:jc w:val="center"/>
            </w:pPr>
            <w:r>
              <w:t>NO</w:t>
            </w:r>
          </w:p>
        </w:tc>
        <w:tc>
          <w:tcPr>
            <w:tcW w:w="3039" w:type="dxa"/>
          </w:tcPr>
          <w:p w14:paraId="0C41DCD6" w14:textId="77777777" w:rsidR="004506E3" w:rsidRDefault="004506E3" w:rsidP="007060EB">
            <w:pPr>
              <w:spacing w:before="0"/>
              <w:ind w:left="0"/>
              <w:jc w:val="left"/>
            </w:pPr>
          </w:p>
        </w:tc>
      </w:tr>
      <w:tr w:rsidR="004506E3" w14:paraId="08ECB970" w14:textId="77777777" w:rsidTr="007060EB">
        <w:tc>
          <w:tcPr>
            <w:tcW w:w="2694" w:type="dxa"/>
          </w:tcPr>
          <w:p w14:paraId="0602BD21" w14:textId="77777777" w:rsidR="004506E3" w:rsidRDefault="004506E3" w:rsidP="007060EB">
            <w:pPr>
              <w:spacing w:before="0"/>
              <w:ind w:left="0"/>
            </w:pPr>
            <w:r>
              <w:t>Comune</w:t>
            </w:r>
          </w:p>
        </w:tc>
        <w:tc>
          <w:tcPr>
            <w:tcW w:w="1701" w:type="dxa"/>
          </w:tcPr>
          <w:p w14:paraId="321E3BCF" w14:textId="77777777" w:rsidR="004506E3" w:rsidRDefault="004506E3" w:rsidP="007060EB">
            <w:pPr>
              <w:spacing w:before="0"/>
              <w:ind w:left="0"/>
            </w:pPr>
            <w:r>
              <w:t>Testo</w:t>
            </w:r>
          </w:p>
        </w:tc>
        <w:tc>
          <w:tcPr>
            <w:tcW w:w="1701" w:type="dxa"/>
          </w:tcPr>
          <w:p w14:paraId="4CE93D1B" w14:textId="77777777" w:rsidR="004506E3" w:rsidRDefault="004506E3" w:rsidP="007060EB">
            <w:pPr>
              <w:spacing w:before="0"/>
              <w:ind w:left="0"/>
              <w:jc w:val="center"/>
            </w:pPr>
            <w:r>
              <w:t>NO</w:t>
            </w:r>
          </w:p>
        </w:tc>
        <w:tc>
          <w:tcPr>
            <w:tcW w:w="3039" w:type="dxa"/>
          </w:tcPr>
          <w:p w14:paraId="2ADA0489" w14:textId="77777777" w:rsidR="004506E3" w:rsidRDefault="004506E3" w:rsidP="007060EB">
            <w:pPr>
              <w:spacing w:before="0"/>
              <w:ind w:left="0"/>
              <w:jc w:val="left"/>
            </w:pPr>
          </w:p>
        </w:tc>
      </w:tr>
      <w:tr w:rsidR="004506E3" w14:paraId="71986B7E" w14:textId="77777777" w:rsidTr="007060EB">
        <w:tc>
          <w:tcPr>
            <w:tcW w:w="2694" w:type="dxa"/>
          </w:tcPr>
          <w:p w14:paraId="7C92C3F8" w14:textId="77777777" w:rsidR="004506E3" w:rsidRDefault="004506E3" w:rsidP="007060EB">
            <w:pPr>
              <w:spacing w:before="0"/>
              <w:ind w:left="0"/>
            </w:pPr>
            <w:r>
              <w:t>Data inizio progetto da</w:t>
            </w:r>
          </w:p>
        </w:tc>
        <w:tc>
          <w:tcPr>
            <w:tcW w:w="1701" w:type="dxa"/>
          </w:tcPr>
          <w:p w14:paraId="2574E979" w14:textId="77777777" w:rsidR="004506E3" w:rsidRDefault="004506E3" w:rsidP="007060EB">
            <w:pPr>
              <w:spacing w:before="0"/>
              <w:ind w:left="0"/>
            </w:pPr>
            <w:r>
              <w:t>Data</w:t>
            </w:r>
          </w:p>
        </w:tc>
        <w:tc>
          <w:tcPr>
            <w:tcW w:w="1701" w:type="dxa"/>
          </w:tcPr>
          <w:p w14:paraId="112D7B7C" w14:textId="77777777" w:rsidR="004506E3" w:rsidRDefault="004506E3" w:rsidP="007060EB">
            <w:pPr>
              <w:spacing w:before="0"/>
              <w:ind w:left="0"/>
              <w:jc w:val="center"/>
            </w:pPr>
            <w:r>
              <w:t>NO</w:t>
            </w:r>
          </w:p>
        </w:tc>
        <w:tc>
          <w:tcPr>
            <w:tcW w:w="3039" w:type="dxa"/>
          </w:tcPr>
          <w:p w14:paraId="18E70430" w14:textId="77777777" w:rsidR="004506E3" w:rsidRDefault="004506E3" w:rsidP="007060EB">
            <w:pPr>
              <w:spacing w:before="0"/>
              <w:ind w:left="0"/>
              <w:jc w:val="left"/>
            </w:pPr>
          </w:p>
        </w:tc>
      </w:tr>
      <w:tr w:rsidR="004506E3" w14:paraId="59ADF8BB" w14:textId="77777777" w:rsidTr="007060EB">
        <w:tc>
          <w:tcPr>
            <w:tcW w:w="2694" w:type="dxa"/>
          </w:tcPr>
          <w:p w14:paraId="7F60BA9A" w14:textId="77777777" w:rsidR="004506E3" w:rsidRDefault="004506E3" w:rsidP="007060EB">
            <w:pPr>
              <w:spacing w:before="0"/>
              <w:ind w:left="0"/>
            </w:pPr>
            <w:r>
              <w:t>Data inizio progetto a</w:t>
            </w:r>
          </w:p>
        </w:tc>
        <w:tc>
          <w:tcPr>
            <w:tcW w:w="1701" w:type="dxa"/>
          </w:tcPr>
          <w:p w14:paraId="3CE3B3A3" w14:textId="77777777" w:rsidR="004506E3" w:rsidRDefault="004506E3" w:rsidP="007060EB">
            <w:pPr>
              <w:spacing w:before="0"/>
              <w:ind w:left="0"/>
            </w:pPr>
            <w:r>
              <w:t>Data</w:t>
            </w:r>
          </w:p>
        </w:tc>
        <w:tc>
          <w:tcPr>
            <w:tcW w:w="1701" w:type="dxa"/>
          </w:tcPr>
          <w:p w14:paraId="066F3A47" w14:textId="77777777" w:rsidR="004506E3" w:rsidRDefault="004506E3" w:rsidP="007060EB">
            <w:pPr>
              <w:spacing w:before="0"/>
              <w:ind w:left="0"/>
              <w:jc w:val="center"/>
            </w:pPr>
            <w:r>
              <w:t>NO</w:t>
            </w:r>
          </w:p>
        </w:tc>
        <w:tc>
          <w:tcPr>
            <w:tcW w:w="3039" w:type="dxa"/>
          </w:tcPr>
          <w:p w14:paraId="741B62E6" w14:textId="77777777" w:rsidR="004506E3" w:rsidRDefault="004506E3" w:rsidP="007060EB">
            <w:pPr>
              <w:spacing w:before="0"/>
              <w:ind w:left="0"/>
              <w:jc w:val="left"/>
            </w:pPr>
          </w:p>
        </w:tc>
      </w:tr>
      <w:tr w:rsidR="004506E3" w14:paraId="2110E299" w14:textId="77777777" w:rsidTr="007060EB">
        <w:tc>
          <w:tcPr>
            <w:tcW w:w="2694" w:type="dxa"/>
          </w:tcPr>
          <w:p w14:paraId="022BFC6C" w14:textId="77777777" w:rsidR="004506E3" w:rsidRDefault="004506E3" w:rsidP="007060EB">
            <w:pPr>
              <w:spacing w:before="0"/>
              <w:ind w:left="0"/>
            </w:pPr>
            <w:r>
              <w:t>Data fine progetto da</w:t>
            </w:r>
          </w:p>
        </w:tc>
        <w:tc>
          <w:tcPr>
            <w:tcW w:w="1701" w:type="dxa"/>
          </w:tcPr>
          <w:p w14:paraId="6C7F7095" w14:textId="77777777" w:rsidR="004506E3" w:rsidRDefault="004506E3" w:rsidP="007060EB">
            <w:pPr>
              <w:spacing w:before="0"/>
              <w:ind w:left="0"/>
            </w:pPr>
            <w:r>
              <w:t>Data</w:t>
            </w:r>
          </w:p>
        </w:tc>
        <w:tc>
          <w:tcPr>
            <w:tcW w:w="1701" w:type="dxa"/>
          </w:tcPr>
          <w:p w14:paraId="700EEA8E" w14:textId="77777777" w:rsidR="004506E3" w:rsidRDefault="004506E3" w:rsidP="007060EB">
            <w:pPr>
              <w:spacing w:before="0"/>
              <w:ind w:left="0"/>
              <w:jc w:val="center"/>
            </w:pPr>
            <w:r>
              <w:t>NO</w:t>
            </w:r>
          </w:p>
        </w:tc>
        <w:tc>
          <w:tcPr>
            <w:tcW w:w="3039" w:type="dxa"/>
          </w:tcPr>
          <w:p w14:paraId="0749460C" w14:textId="77777777" w:rsidR="004506E3" w:rsidRDefault="004506E3" w:rsidP="007060EB">
            <w:pPr>
              <w:spacing w:before="0"/>
              <w:ind w:left="0"/>
              <w:jc w:val="left"/>
            </w:pPr>
          </w:p>
        </w:tc>
      </w:tr>
      <w:tr w:rsidR="004506E3" w14:paraId="7A3A1827" w14:textId="77777777" w:rsidTr="007060EB">
        <w:tc>
          <w:tcPr>
            <w:tcW w:w="2694" w:type="dxa"/>
          </w:tcPr>
          <w:p w14:paraId="1FD1CFD1" w14:textId="77777777" w:rsidR="004506E3" w:rsidRDefault="004506E3" w:rsidP="007060EB">
            <w:pPr>
              <w:spacing w:before="0"/>
              <w:ind w:left="0"/>
            </w:pPr>
            <w:r>
              <w:t>Data fine progetto a</w:t>
            </w:r>
          </w:p>
        </w:tc>
        <w:tc>
          <w:tcPr>
            <w:tcW w:w="1701" w:type="dxa"/>
          </w:tcPr>
          <w:p w14:paraId="4F1E3C4C" w14:textId="77777777" w:rsidR="004506E3" w:rsidRDefault="004506E3" w:rsidP="007060EB">
            <w:pPr>
              <w:spacing w:before="0"/>
              <w:ind w:left="0"/>
            </w:pPr>
            <w:r>
              <w:t>Data</w:t>
            </w:r>
          </w:p>
        </w:tc>
        <w:tc>
          <w:tcPr>
            <w:tcW w:w="1701" w:type="dxa"/>
          </w:tcPr>
          <w:p w14:paraId="55FC125D" w14:textId="77777777" w:rsidR="004506E3" w:rsidRDefault="004506E3" w:rsidP="007060EB">
            <w:pPr>
              <w:spacing w:before="0"/>
              <w:ind w:left="0"/>
              <w:jc w:val="center"/>
            </w:pPr>
            <w:r>
              <w:t>NO</w:t>
            </w:r>
          </w:p>
        </w:tc>
        <w:tc>
          <w:tcPr>
            <w:tcW w:w="3039" w:type="dxa"/>
          </w:tcPr>
          <w:p w14:paraId="4259630F" w14:textId="77777777" w:rsidR="004506E3" w:rsidRDefault="004506E3" w:rsidP="007060EB">
            <w:pPr>
              <w:spacing w:before="0"/>
              <w:ind w:left="0"/>
              <w:jc w:val="left"/>
            </w:pPr>
          </w:p>
        </w:tc>
      </w:tr>
    </w:tbl>
    <w:p w14:paraId="21BD8AFA" w14:textId="77777777" w:rsidR="004506E3" w:rsidRDefault="004506E3" w:rsidP="00A34C42"/>
    <w:p w14:paraId="7F896791" w14:textId="77777777" w:rsidR="004506E3" w:rsidRDefault="004506E3" w:rsidP="00A34C42">
      <w:pPr>
        <w:numPr>
          <w:ilvl w:val="0"/>
          <w:numId w:val="13"/>
        </w:numPr>
      </w:pPr>
      <w:r>
        <w:lastRenderedPageBreak/>
        <w:t>una sezione filtro per i dati generici della sanzione</w:t>
      </w:r>
    </w:p>
    <w:p w14:paraId="55572235" w14:textId="77777777" w:rsidR="004506E3" w:rsidRDefault="004506E3" w:rsidP="00B234D0"/>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707822A0" w14:textId="77777777" w:rsidTr="00FA0F21">
        <w:tc>
          <w:tcPr>
            <w:tcW w:w="2694" w:type="dxa"/>
          </w:tcPr>
          <w:p w14:paraId="0AC820E7" w14:textId="77777777" w:rsidR="004506E3" w:rsidRPr="00003904" w:rsidRDefault="004506E3" w:rsidP="00FA0F21">
            <w:pPr>
              <w:spacing w:before="0"/>
              <w:ind w:left="0"/>
              <w:rPr>
                <w:b/>
              </w:rPr>
            </w:pPr>
            <w:r w:rsidRPr="00003904">
              <w:rPr>
                <w:b/>
              </w:rPr>
              <w:t>Nome Campo</w:t>
            </w:r>
          </w:p>
        </w:tc>
        <w:tc>
          <w:tcPr>
            <w:tcW w:w="1701" w:type="dxa"/>
          </w:tcPr>
          <w:p w14:paraId="3AA2E2A2" w14:textId="77777777" w:rsidR="004506E3" w:rsidRPr="00003904" w:rsidRDefault="004506E3" w:rsidP="00FA0F21">
            <w:pPr>
              <w:spacing w:before="0"/>
              <w:ind w:left="0"/>
              <w:rPr>
                <w:b/>
              </w:rPr>
            </w:pPr>
            <w:r w:rsidRPr="00003904">
              <w:rPr>
                <w:b/>
              </w:rPr>
              <w:t>Tipologia Campo</w:t>
            </w:r>
          </w:p>
        </w:tc>
        <w:tc>
          <w:tcPr>
            <w:tcW w:w="1701" w:type="dxa"/>
          </w:tcPr>
          <w:p w14:paraId="15DD3AD8" w14:textId="77777777" w:rsidR="004506E3" w:rsidRPr="00003904" w:rsidRDefault="004506E3" w:rsidP="00FA0F21">
            <w:pPr>
              <w:spacing w:before="0"/>
              <w:ind w:left="0"/>
              <w:rPr>
                <w:b/>
              </w:rPr>
            </w:pPr>
            <w:r w:rsidRPr="00003904">
              <w:rPr>
                <w:b/>
              </w:rPr>
              <w:t>Obbligatorio SI/NO</w:t>
            </w:r>
          </w:p>
        </w:tc>
        <w:tc>
          <w:tcPr>
            <w:tcW w:w="3039" w:type="dxa"/>
          </w:tcPr>
          <w:p w14:paraId="632729B6" w14:textId="77777777" w:rsidR="004506E3" w:rsidRPr="00003904" w:rsidRDefault="004506E3" w:rsidP="00FA0F21">
            <w:pPr>
              <w:spacing w:before="0"/>
              <w:ind w:left="0"/>
              <w:rPr>
                <w:b/>
              </w:rPr>
            </w:pPr>
            <w:r w:rsidRPr="00003904">
              <w:rPr>
                <w:b/>
              </w:rPr>
              <w:t>Note</w:t>
            </w:r>
          </w:p>
        </w:tc>
      </w:tr>
      <w:tr w:rsidR="004506E3" w14:paraId="386A9741" w14:textId="77777777" w:rsidTr="00FA0F21">
        <w:tc>
          <w:tcPr>
            <w:tcW w:w="2694" w:type="dxa"/>
          </w:tcPr>
          <w:p w14:paraId="4BD54976" w14:textId="77777777" w:rsidR="004506E3" w:rsidRDefault="004506E3" w:rsidP="00FA0F21">
            <w:pPr>
              <w:spacing w:before="0"/>
              <w:ind w:left="0"/>
            </w:pPr>
            <w:r>
              <w:t>Descrizione</w:t>
            </w:r>
          </w:p>
        </w:tc>
        <w:tc>
          <w:tcPr>
            <w:tcW w:w="1701" w:type="dxa"/>
          </w:tcPr>
          <w:p w14:paraId="50701F17" w14:textId="77777777" w:rsidR="004506E3" w:rsidRDefault="004506E3" w:rsidP="00FA0F21">
            <w:pPr>
              <w:spacing w:before="0"/>
              <w:ind w:left="0"/>
            </w:pPr>
            <w:r>
              <w:t>Testo</w:t>
            </w:r>
          </w:p>
        </w:tc>
        <w:tc>
          <w:tcPr>
            <w:tcW w:w="1701" w:type="dxa"/>
          </w:tcPr>
          <w:p w14:paraId="78658C6B" w14:textId="77777777" w:rsidR="004506E3" w:rsidRDefault="004506E3" w:rsidP="00FA0F21">
            <w:pPr>
              <w:spacing w:before="0"/>
              <w:ind w:left="0"/>
              <w:jc w:val="center"/>
            </w:pPr>
            <w:r>
              <w:t>NO</w:t>
            </w:r>
          </w:p>
        </w:tc>
        <w:tc>
          <w:tcPr>
            <w:tcW w:w="3039" w:type="dxa"/>
          </w:tcPr>
          <w:p w14:paraId="6AC8E79E" w14:textId="77777777" w:rsidR="004506E3" w:rsidRDefault="004506E3" w:rsidP="00FA0F21">
            <w:pPr>
              <w:spacing w:before="0"/>
              <w:ind w:left="0"/>
              <w:jc w:val="left"/>
            </w:pPr>
          </w:p>
        </w:tc>
      </w:tr>
      <w:tr w:rsidR="004506E3" w14:paraId="223B5680" w14:textId="77777777" w:rsidTr="00FA0F21">
        <w:tc>
          <w:tcPr>
            <w:tcW w:w="2694" w:type="dxa"/>
          </w:tcPr>
          <w:p w14:paraId="6C396004" w14:textId="77777777" w:rsidR="004506E3" w:rsidRDefault="004506E3" w:rsidP="00FA0F21">
            <w:pPr>
              <w:spacing w:before="0"/>
              <w:ind w:left="0"/>
            </w:pPr>
            <w:r>
              <w:t>Data sanzione da</w:t>
            </w:r>
          </w:p>
        </w:tc>
        <w:tc>
          <w:tcPr>
            <w:tcW w:w="1701" w:type="dxa"/>
          </w:tcPr>
          <w:p w14:paraId="70257DA0" w14:textId="77777777" w:rsidR="004506E3" w:rsidRDefault="004506E3" w:rsidP="00FA0F21">
            <w:pPr>
              <w:spacing w:before="0"/>
              <w:ind w:left="0"/>
            </w:pPr>
            <w:r>
              <w:t>Data</w:t>
            </w:r>
          </w:p>
        </w:tc>
        <w:tc>
          <w:tcPr>
            <w:tcW w:w="1701" w:type="dxa"/>
          </w:tcPr>
          <w:p w14:paraId="69514CD9" w14:textId="77777777" w:rsidR="004506E3" w:rsidRDefault="004506E3" w:rsidP="00FA0F21">
            <w:pPr>
              <w:spacing w:before="0"/>
              <w:ind w:left="0"/>
              <w:jc w:val="center"/>
            </w:pPr>
            <w:r>
              <w:t>NO</w:t>
            </w:r>
          </w:p>
        </w:tc>
        <w:tc>
          <w:tcPr>
            <w:tcW w:w="3039" w:type="dxa"/>
          </w:tcPr>
          <w:p w14:paraId="6EFE060F" w14:textId="77777777" w:rsidR="004506E3" w:rsidRDefault="004506E3" w:rsidP="00FA0F21">
            <w:pPr>
              <w:spacing w:before="0"/>
              <w:ind w:left="0"/>
              <w:jc w:val="left"/>
            </w:pPr>
            <w:r>
              <w:t xml:space="preserve">Estremo temporale inferiore </w:t>
            </w:r>
          </w:p>
        </w:tc>
      </w:tr>
      <w:tr w:rsidR="004506E3" w14:paraId="4B3C0942" w14:textId="77777777" w:rsidTr="00FA0F21">
        <w:tc>
          <w:tcPr>
            <w:tcW w:w="2694" w:type="dxa"/>
          </w:tcPr>
          <w:p w14:paraId="59723973" w14:textId="77777777" w:rsidR="004506E3" w:rsidRDefault="004506E3" w:rsidP="00FA0F21">
            <w:pPr>
              <w:spacing w:before="0"/>
              <w:ind w:left="0"/>
            </w:pPr>
            <w:r>
              <w:t>Data sanzione a</w:t>
            </w:r>
          </w:p>
        </w:tc>
        <w:tc>
          <w:tcPr>
            <w:tcW w:w="1701" w:type="dxa"/>
          </w:tcPr>
          <w:p w14:paraId="0E12DF86" w14:textId="77777777" w:rsidR="004506E3" w:rsidRDefault="004506E3" w:rsidP="00FA0F21">
            <w:pPr>
              <w:spacing w:before="0"/>
              <w:ind w:left="0"/>
            </w:pPr>
            <w:r>
              <w:t>Data</w:t>
            </w:r>
          </w:p>
        </w:tc>
        <w:tc>
          <w:tcPr>
            <w:tcW w:w="1701" w:type="dxa"/>
          </w:tcPr>
          <w:p w14:paraId="0515DCFE" w14:textId="77777777" w:rsidR="004506E3" w:rsidRDefault="004506E3" w:rsidP="00FA0F21">
            <w:pPr>
              <w:spacing w:before="0"/>
              <w:ind w:left="0"/>
              <w:jc w:val="center"/>
            </w:pPr>
            <w:r>
              <w:t>NO</w:t>
            </w:r>
          </w:p>
        </w:tc>
        <w:tc>
          <w:tcPr>
            <w:tcW w:w="3039" w:type="dxa"/>
          </w:tcPr>
          <w:p w14:paraId="32CBB06D" w14:textId="77777777" w:rsidR="004506E3" w:rsidRDefault="004506E3" w:rsidP="008F3417">
            <w:pPr>
              <w:spacing w:before="0"/>
              <w:ind w:left="0"/>
              <w:jc w:val="left"/>
            </w:pPr>
            <w:r>
              <w:t>Estremo temporale superiore</w:t>
            </w:r>
          </w:p>
        </w:tc>
      </w:tr>
      <w:tr w:rsidR="004506E3" w14:paraId="42FDF363" w14:textId="77777777" w:rsidTr="00640FE8">
        <w:trPr>
          <w:trHeight w:val="200"/>
        </w:trPr>
        <w:tc>
          <w:tcPr>
            <w:tcW w:w="2694" w:type="dxa"/>
          </w:tcPr>
          <w:p w14:paraId="593C03A3" w14:textId="77777777" w:rsidR="004506E3" w:rsidRPr="003822DD" w:rsidRDefault="004506E3" w:rsidP="00080AFF">
            <w:pPr>
              <w:spacing w:before="0"/>
              <w:ind w:left="0"/>
            </w:pPr>
            <w:r w:rsidRPr="003822DD">
              <w:t>Data scadenza da</w:t>
            </w:r>
          </w:p>
        </w:tc>
        <w:tc>
          <w:tcPr>
            <w:tcW w:w="1701" w:type="dxa"/>
          </w:tcPr>
          <w:p w14:paraId="6E647C2C" w14:textId="77777777" w:rsidR="004506E3" w:rsidRPr="003822DD" w:rsidRDefault="004506E3" w:rsidP="00080AFF">
            <w:pPr>
              <w:spacing w:before="0"/>
              <w:ind w:left="0"/>
            </w:pPr>
            <w:r w:rsidRPr="003822DD">
              <w:t>Data</w:t>
            </w:r>
          </w:p>
        </w:tc>
        <w:tc>
          <w:tcPr>
            <w:tcW w:w="1701" w:type="dxa"/>
          </w:tcPr>
          <w:p w14:paraId="1FFC9CC5" w14:textId="77777777" w:rsidR="004506E3" w:rsidRPr="003822DD" w:rsidRDefault="004506E3" w:rsidP="00080AFF">
            <w:pPr>
              <w:spacing w:before="0"/>
              <w:ind w:left="0"/>
              <w:jc w:val="center"/>
            </w:pPr>
            <w:r w:rsidRPr="003822DD">
              <w:t>NO</w:t>
            </w:r>
          </w:p>
        </w:tc>
        <w:tc>
          <w:tcPr>
            <w:tcW w:w="3039" w:type="dxa"/>
          </w:tcPr>
          <w:p w14:paraId="391703EA" w14:textId="77777777" w:rsidR="004506E3" w:rsidRPr="003822DD" w:rsidRDefault="004506E3" w:rsidP="00080AFF">
            <w:pPr>
              <w:spacing w:before="0"/>
              <w:ind w:left="0"/>
              <w:jc w:val="left"/>
            </w:pPr>
            <w:r w:rsidRPr="003822DD">
              <w:t xml:space="preserve">Estremo temporale inferiore </w:t>
            </w:r>
          </w:p>
        </w:tc>
      </w:tr>
      <w:tr w:rsidR="004506E3" w14:paraId="314775D4" w14:textId="77777777" w:rsidTr="00640FE8">
        <w:trPr>
          <w:trHeight w:val="200"/>
        </w:trPr>
        <w:tc>
          <w:tcPr>
            <w:tcW w:w="2694" w:type="dxa"/>
          </w:tcPr>
          <w:p w14:paraId="236EEC77" w14:textId="77777777" w:rsidR="004506E3" w:rsidRPr="003822DD" w:rsidRDefault="004506E3" w:rsidP="00080AFF">
            <w:pPr>
              <w:spacing w:before="0"/>
              <w:ind w:left="0"/>
            </w:pPr>
            <w:r w:rsidRPr="003822DD">
              <w:t>Data scadenza a</w:t>
            </w:r>
          </w:p>
        </w:tc>
        <w:tc>
          <w:tcPr>
            <w:tcW w:w="1701" w:type="dxa"/>
          </w:tcPr>
          <w:p w14:paraId="7172605A" w14:textId="77777777" w:rsidR="004506E3" w:rsidRPr="003822DD" w:rsidRDefault="004506E3" w:rsidP="00080AFF">
            <w:pPr>
              <w:spacing w:before="0"/>
              <w:ind w:left="0"/>
            </w:pPr>
            <w:r w:rsidRPr="003822DD">
              <w:t>Data</w:t>
            </w:r>
          </w:p>
        </w:tc>
        <w:tc>
          <w:tcPr>
            <w:tcW w:w="1701" w:type="dxa"/>
          </w:tcPr>
          <w:p w14:paraId="4BE755B4" w14:textId="77777777" w:rsidR="004506E3" w:rsidRPr="003822DD" w:rsidRDefault="004506E3" w:rsidP="00080AFF">
            <w:pPr>
              <w:spacing w:before="0"/>
              <w:ind w:left="0"/>
              <w:jc w:val="center"/>
            </w:pPr>
            <w:r w:rsidRPr="003822DD">
              <w:t>NO</w:t>
            </w:r>
          </w:p>
        </w:tc>
        <w:tc>
          <w:tcPr>
            <w:tcW w:w="3039" w:type="dxa"/>
          </w:tcPr>
          <w:p w14:paraId="04CFC1B8" w14:textId="77777777" w:rsidR="004506E3" w:rsidRPr="003822DD" w:rsidRDefault="004506E3" w:rsidP="00080AFF">
            <w:pPr>
              <w:spacing w:before="0"/>
              <w:ind w:left="0"/>
              <w:jc w:val="left"/>
            </w:pPr>
            <w:r w:rsidRPr="003822DD">
              <w:t>Estremo temporale superiore</w:t>
            </w:r>
          </w:p>
        </w:tc>
      </w:tr>
      <w:tr w:rsidR="004506E3" w14:paraId="17C9ADF6" w14:textId="77777777" w:rsidTr="00640FE8">
        <w:trPr>
          <w:trHeight w:val="200"/>
        </w:trPr>
        <w:tc>
          <w:tcPr>
            <w:tcW w:w="2694" w:type="dxa"/>
          </w:tcPr>
          <w:p w14:paraId="1D801285" w14:textId="77777777" w:rsidR="004506E3" w:rsidRDefault="004506E3" w:rsidP="00FA0F21">
            <w:pPr>
              <w:spacing w:before="0"/>
              <w:ind w:left="0"/>
            </w:pPr>
            <w:r>
              <w:t>Stato della sanzione</w:t>
            </w:r>
          </w:p>
        </w:tc>
        <w:tc>
          <w:tcPr>
            <w:tcW w:w="1701" w:type="dxa"/>
          </w:tcPr>
          <w:p w14:paraId="55533D40" w14:textId="77777777" w:rsidR="004506E3" w:rsidRDefault="004506E3" w:rsidP="00FA0F21">
            <w:pPr>
              <w:spacing w:before="0"/>
              <w:ind w:left="0"/>
            </w:pPr>
            <w:r>
              <w:t>Lista</w:t>
            </w:r>
          </w:p>
        </w:tc>
        <w:tc>
          <w:tcPr>
            <w:tcW w:w="1701" w:type="dxa"/>
          </w:tcPr>
          <w:p w14:paraId="75619E48" w14:textId="77777777" w:rsidR="004506E3" w:rsidRDefault="004506E3" w:rsidP="00FA0F21">
            <w:pPr>
              <w:spacing w:before="0"/>
              <w:ind w:left="0"/>
              <w:jc w:val="center"/>
            </w:pPr>
            <w:r>
              <w:t>NO</w:t>
            </w:r>
          </w:p>
        </w:tc>
        <w:tc>
          <w:tcPr>
            <w:tcW w:w="3039" w:type="dxa"/>
          </w:tcPr>
          <w:p w14:paraId="3D022EC9" w14:textId="77777777" w:rsidR="004506E3" w:rsidRDefault="004506E3" w:rsidP="00FA0F21">
            <w:pPr>
              <w:spacing w:before="0"/>
              <w:ind w:left="0"/>
              <w:jc w:val="left"/>
            </w:pPr>
            <w:r>
              <w:t>Selezione multipla</w:t>
            </w:r>
          </w:p>
        </w:tc>
      </w:tr>
    </w:tbl>
    <w:p w14:paraId="2F238126" w14:textId="77777777" w:rsidR="004506E3" w:rsidRDefault="004506E3" w:rsidP="00204B6A">
      <w:pPr>
        <w:ind w:left="0"/>
      </w:pPr>
    </w:p>
    <w:p w14:paraId="001E4CED" w14:textId="77777777" w:rsidR="004506E3" w:rsidRDefault="004506E3" w:rsidP="00204B6A">
      <w:pPr>
        <w:ind w:left="0"/>
      </w:pPr>
    </w:p>
    <w:p w14:paraId="2579C377" w14:textId="77777777" w:rsidR="004506E3" w:rsidRDefault="004506E3" w:rsidP="00204B6A">
      <w:pPr>
        <w:ind w:left="0"/>
      </w:pPr>
      <w:r>
        <w:t>I risultati della ricerca saranno visualizzati in una lista riepilogativa avente le seguenti colonne:</w:t>
      </w:r>
    </w:p>
    <w:p w14:paraId="4B4C7BE1" w14:textId="77777777" w:rsidR="004506E3" w:rsidRDefault="004506E3" w:rsidP="00204B6A">
      <w:pPr>
        <w:ind w:left="0"/>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2"/>
        <w:gridCol w:w="6662"/>
      </w:tblGrid>
      <w:tr w:rsidR="004506E3" w:rsidRPr="00003904" w14:paraId="6484B962" w14:textId="77777777" w:rsidTr="00FA0F21">
        <w:tc>
          <w:tcPr>
            <w:tcW w:w="2552" w:type="dxa"/>
          </w:tcPr>
          <w:p w14:paraId="5039522F" w14:textId="77777777" w:rsidR="004506E3" w:rsidRPr="00003904" w:rsidRDefault="004506E3" w:rsidP="00FA0F21">
            <w:pPr>
              <w:spacing w:before="0"/>
              <w:ind w:left="0"/>
              <w:rPr>
                <w:b/>
              </w:rPr>
            </w:pPr>
            <w:r w:rsidRPr="00003904">
              <w:rPr>
                <w:b/>
              </w:rPr>
              <w:t>Nome Campo</w:t>
            </w:r>
          </w:p>
        </w:tc>
        <w:tc>
          <w:tcPr>
            <w:tcW w:w="6662" w:type="dxa"/>
          </w:tcPr>
          <w:p w14:paraId="4212C10C" w14:textId="77777777" w:rsidR="004506E3" w:rsidRPr="00003904" w:rsidRDefault="004506E3" w:rsidP="00FA0F21">
            <w:pPr>
              <w:spacing w:before="0"/>
              <w:ind w:left="0"/>
              <w:rPr>
                <w:b/>
              </w:rPr>
            </w:pPr>
            <w:r>
              <w:rPr>
                <w:b/>
              </w:rPr>
              <w:t>Descrizione</w:t>
            </w:r>
          </w:p>
        </w:tc>
      </w:tr>
      <w:tr w:rsidR="004506E3" w14:paraId="1C40D909" w14:textId="77777777" w:rsidTr="00FA0F21">
        <w:tc>
          <w:tcPr>
            <w:tcW w:w="2552" w:type="dxa"/>
          </w:tcPr>
          <w:p w14:paraId="52C8BE24" w14:textId="77777777" w:rsidR="004506E3" w:rsidRDefault="004506E3" w:rsidP="009D2297">
            <w:pPr>
              <w:spacing w:before="0"/>
              <w:ind w:left="0"/>
            </w:pPr>
            <w:r>
              <w:t>ApL</w:t>
            </w:r>
          </w:p>
        </w:tc>
        <w:tc>
          <w:tcPr>
            <w:tcW w:w="6662" w:type="dxa"/>
          </w:tcPr>
          <w:p w14:paraId="7A33473D" w14:textId="77777777" w:rsidR="004506E3" w:rsidRDefault="004506E3" w:rsidP="00FA0F21">
            <w:pPr>
              <w:spacing w:before="0"/>
              <w:ind w:left="0"/>
            </w:pPr>
            <w:r>
              <w:t>Denominazione APL</w:t>
            </w:r>
          </w:p>
        </w:tc>
      </w:tr>
      <w:tr w:rsidR="004506E3" w14:paraId="5B8A9DE2" w14:textId="77777777" w:rsidTr="00FA0F21">
        <w:tc>
          <w:tcPr>
            <w:tcW w:w="2552" w:type="dxa"/>
          </w:tcPr>
          <w:p w14:paraId="7ED2FB11" w14:textId="77777777" w:rsidR="004506E3" w:rsidRDefault="004506E3" w:rsidP="00FA0F21">
            <w:pPr>
              <w:spacing w:before="0"/>
              <w:ind w:left="0"/>
            </w:pPr>
            <w:r>
              <w:t>Tipo Sanzione</w:t>
            </w:r>
          </w:p>
        </w:tc>
        <w:tc>
          <w:tcPr>
            <w:tcW w:w="6662" w:type="dxa"/>
          </w:tcPr>
          <w:p w14:paraId="7EF6C258" w14:textId="77777777" w:rsidR="004506E3" w:rsidRDefault="004506E3" w:rsidP="00FA0F21">
            <w:pPr>
              <w:spacing w:before="0"/>
              <w:ind w:left="0"/>
            </w:pPr>
            <w:r>
              <w:t>Contributiva, Controllo in itinere, Controllo Ex-post, Placement</w:t>
            </w:r>
          </w:p>
        </w:tc>
      </w:tr>
      <w:tr w:rsidR="004506E3" w14:paraId="187BF740" w14:textId="77777777" w:rsidTr="00FA0F21">
        <w:tc>
          <w:tcPr>
            <w:tcW w:w="2552" w:type="dxa"/>
          </w:tcPr>
          <w:p w14:paraId="6FD7C0F0" w14:textId="77777777" w:rsidR="004506E3" w:rsidRDefault="004506E3" w:rsidP="00FA0F21">
            <w:pPr>
              <w:spacing w:before="0"/>
              <w:ind w:left="0"/>
            </w:pPr>
            <w:r>
              <w:t>Descrizione Sanzione</w:t>
            </w:r>
          </w:p>
        </w:tc>
        <w:tc>
          <w:tcPr>
            <w:tcW w:w="6662" w:type="dxa"/>
          </w:tcPr>
          <w:p w14:paraId="4311AF39" w14:textId="77777777" w:rsidR="004506E3" w:rsidRDefault="004506E3" w:rsidP="00FA0F21">
            <w:pPr>
              <w:spacing w:before="0"/>
              <w:ind w:left="0"/>
            </w:pPr>
          </w:p>
        </w:tc>
      </w:tr>
      <w:tr w:rsidR="004506E3" w14:paraId="35313086" w14:textId="77777777" w:rsidTr="00FA0F21">
        <w:tc>
          <w:tcPr>
            <w:tcW w:w="2552" w:type="dxa"/>
          </w:tcPr>
          <w:p w14:paraId="66C9080C" w14:textId="77777777" w:rsidR="004506E3" w:rsidRDefault="004506E3" w:rsidP="00FA0F21">
            <w:pPr>
              <w:spacing w:before="0"/>
              <w:ind w:left="0"/>
            </w:pPr>
            <w:r>
              <w:t>Codice Progetto</w:t>
            </w:r>
          </w:p>
        </w:tc>
        <w:tc>
          <w:tcPr>
            <w:tcW w:w="6662" w:type="dxa"/>
          </w:tcPr>
          <w:p w14:paraId="49469E3C" w14:textId="77777777" w:rsidR="004506E3" w:rsidRDefault="004506E3" w:rsidP="00FA0F21">
            <w:pPr>
              <w:spacing w:before="0"/>
              <w:ind w:left="0"/>
            </w:pPr>
            <w:r>
              <w:t>Non specificato per le sanzioni amministrative</w:t>
            </w:r>
          </w:p>
        </w:tc>
      </w:tr>
      <w:tr w:rsidR="004506E3" w14:paraId="0878F44E" w14:textId="77777777" w:rsidTr="00FA0F21">
        <w:tc>
          <w:tcPr>
            <w:tcW w:w="2552" w:type="dxa"/>
          </w:tcPr>
          <w:p w14:paraId="3B1F5E85" w14:textId="77777777" w:rsidR="004506E3" w:rsidRDefault="004506E3" w:rsidP="00FA0F21">
            <w:pPr>
              <w:spacing w:before="0"/>
              <w:ind w:left="0"/>
            </w:pPr>
            <w:r>
              <w:t>Descrizione Progetto</w:t>
            </w:r>
          </w:p>
        </w:tc>
        <w:tc>
          <w:tcPr>
            <w:tcW w:w="6662" w:type="dxa"/>
          </w:tcPr>
          <w:p w14:paraId="3D79E5FD" w14:textId="77777777" w:rsidR="004506E3" w:rsidRDefault="004506E3" w:rsidP="00FA0F21">
            <w:pPr>
              <w:spacing w:before="0"/>
              <w:ind w:left="0"/>
            </w:pPr>
            <w:r>
              <w:t>Non specificato per le sanzioni amministrative</w:t>
            </w:r>
          </w:p>
        </w:tc>
      </w:tr>
      <w:tr w:rsidR="004506E3" w14:paraId="26362223" w14:textId="77777777" w:rsidTr="00FA0F21">
        <w:tc>
          <w:tcPr>
            <w:tcW w:w="2552" w:type="dxa"/>
          </w:tcPr>
          <w:p w14:paraId="2340FC33" w14:textId="77777777" w:rsidR="004506E3" w:rsidRDefault="004506E3" w:rsidP="00FA0F21">
            <w:pPr>
              <w:spacing w:before="0"/>
              <w:ind w:left="0"/>
            </w:pPr>
            <w:r>
              <w:t>Importo</w:t>
            </w:r>
          </w:p>
        </w:tc>
        <w:tc>
          <w:tcPr>
            <w:tcW w:w="6662" w:type="dxa"/>
          </w:tcPr>
          <w:p w14:paraId="0F17FC48" w14:textId="77777777" w:rsidR="004506E3" w:rsidRDefault="004506E3" w:rsidP="00FA0F21">
            <w:pPr>
              <w:spacing w:before="0"/>
              <w:ind w:left="0"/>
            </w:pPr>
            <w:r>
              <w:t>Importo per singola sanzione</w:t>
            </w:r>
          </w:p>
        </w:tc>
      </w:tr>
      <w:tr w:rsidR="004506E3" w14:paraId="0BC26E13" w14:textId="77777777" w:rsidTr="00FA0F21">
        <w:tc>
          <w:tcPr>
            <w:tcW w:w="2552" w:type="dxa"/>
          </w:tcPr>
          <w:p w14:paraId="05C8533D" w14:textId="77777777" w:rsidR="004506E3" w:rsidRDefault="004506E3" w:rsidP="00FA0F21">
            <w:pPr>
              <w:spacing w:before="0"/>
              <w:ind w:left="0"/>
            </w:pPr>
            <w:r>
              <w:t>Stato della sanzione</w:t>
            </w:r>
          </w:p>
        </w:tc>
        <w:tc>
          <w:tcPr>
            <w:tcW w:w="6662" w:type="dxa"/>
          </w:tcPr>
          <w:p w14:paraId="712DF950" w14:textId="77777777" w:rsidR="004506E3" w:rsidRDefault="004506E3" w:rsidP="00FA0F21">
            <w:pPr>
              <w:spacing w:before="0"/>
              <w:ind w:left="0"/>
            </w:pPr>
          </w:p>
        </w:tc>
      </w:tr>
      <w:tr w:rsidR="004506E3" w14:paraId="0DDF7578" w14:textId="77777777" w:rsidTr="00FA0F21">
        <w:tc>
          <w:tcPr>
            <w:tcW w:w="2552" w:type="dxa"/>
          </w:tcPr>
          <w:p w14:paraId="3D0573B1" w14:textId="77777777" w:rsidR="004506E3" w:rsidRDefault="004506E3" w:rsidP="00FA0F21">
            <w:pPr>
              <w:spacing w:before="0"/>
              <w:ind w:left="0"/>
            </w:pPr>
            <w:r>
              <w:t>Data sanzione</w:t>
            </w:r>
          </w:p>
        </w:tc>
        <w:tc>
          <w:tcPr>
            <w:tcW w:w="6662" w:type="dxa"/>
          </w:tcPr>
          <w:p w14:paraId="15342E43" w14:textId="77777777" w:rsidR="004506E3" w:rsidRDefault="004506E3" w:rsidP="00FA0F21">
            <w:pPr>
              <w:spacing w:before="0"/>
              <w:ind w:left="0"/>
            </w:pPr>
          </w:p>
        </w:tc>
      </w:tr>
    </w:tbl>
    <w:p w14:paraId="50AA27C0" w14:textId="77777777" w:rsidR="004506E3" w:rsidRPr="006E24BE" w:rsidRDefault="004506E3" w:rsidP="00204B6A">
      <w:pPr>
        <w:ind w:left="0"/>
      </w:pPr>
      <w:r>
        <w:t xml:space="preserve">Ogni riga conterrà un link </w:t>
      </w:r>
      <w:r>
        <w:rPr>
          <w:b/>
        </w:rPr>
        <w:t xml:space="preserve">Dettagli </w:t>
      </w:r>
      <w:r>
        <w:t xml:space="preserve">per la visualizzazione del dettaglio della sanzione e, se la sanzione non è in stato </w:t>
      </w:r>
      <w:r>
        <w:rPr>
          <w:b/>
        </w:rPr>
        <w:t>Chiusa</w:t>
      </w:r>
      <w:r>
        <w:t xml:space="preserve">, un link </w:t>
      </w:r>
      <w:r>
        <w:rPr>
          <w:b/>
        </w:rPr>
        <w:t>Modifica</w:t>
      </w:r>
      <w:r>
        <w:t xml:space="preserve"> per la modifica o l’approvazione della sanzione</w:t>
      </w:r>
    </w:p>
    <w:p w14:paraId="2AC3E291" w14:textId="77777777" w:rsidR="004506E3" w:rsidRDefault="004506E3" w:rsidP="00283747">
      <w:pPr>
        <w:ind w:left="0"/>
      </w:pPr>
      <w:r>
        <w:t>La form sarà completata dai pulsanti</w:t>
      </w:r>
    </w:p>
    <w:p w14:paraId="37D7AB25" w14:textId="77777777" w:rsidR="004506E3" w:rsidRDefault="004506E3" w:rsidP="00283747">
      <w:pPr>
        <w:numPr>
          <w:ilvl w:val="0"/>
          <w:numId w:val="11"/>
        </w:numPr>
      </w:pPr>
      <w:r>
        <w:t>“</w:t>
      </w:r>
      <w:r>
        <w:rPr>
          <w:b/>
        </w:rPr>
        <w:t>Pulisci</w:t>
      </w:r>
      <w:r>
        <w:t>” che</w:t>
      </w:r>
      <w:r w:rsidRPr="00EE3447">
        <w:t xml:space="preserve"> </w:t>
      </w:r>
      <w:r>
        <w:t>permette di ripulire</w:t>
      </w:r>
      <w:r w:rsidRPr="00EE3447">
        <w:t xml:space="preserve"> tutti i campi eventualmente valorizzati dall’utente.</w:t>
      </w:r>
    </w:p>
    <w:p w14:paraId="67CD7571" w14:textId="77777777" w:rsidR="004506E3" w:rsidRDefault="004506E3" w:rsidP="00283747">
      <w:pPr>
        <w:numPr>
          <w:ilvl w:val="0"/>
          <w:numId w:val="11"/>
        </w:numPr>
      </w:pPr>
      <w:r>
        <w:t>“</w:t>
      </w:r>
      <w:r>
        <w:rPr>
          <w:b/>
        </w:rPr>
        <w:t>Cerca</w:t>
      </w:r>
      <w:r>
        <w:t>” che invoca il servizio di ricerca</w:t>
      </w:r>
    </w:p>
    <w:p w14:paraId="501F696F" w14:textId="77777777" w:rsidR="004506E3" w:rsidRDefault="004506E3" w:rsidP="00283747">
      <w:pPr>
        <w:numPr>
          <w:ilvl w:val="0"/>
          <w:numId w:val="11"/>
        </w:numPr>
      </w:pPr>
      <w:r>
        <w:t>“</w:t>
      </w:r>
      <w:r w:rsidRPr="00C761DF">
        <w:rPr>
          <w:b/>
        </w:rPr>
        <w:t>Esporta</w:t>
      </w:r>
      <w:r>
        <w:t>” che permette di esportare i risultati della ricerca in PDF o in Excel</w:t>
      </w:r>
    </w:p>
    <w:p w14:paraId="601CAB0D" w14:textId="77777777" w:rsidR="004506E3" w:rsidRDefault="004506E3" w:rsidP="00283747">
      <w:pPr>
        <w:numPr>
          <w:ilvl w:val="0"/>
          <w:numId w:val="11"/>
        </w:numPr>
      </w:pPr>
      <w:r>
        <w:t>“</w:t>
      </w:r>
      <w:r w:rsidRPr="000B1230">
        <w:rPr>
          <w:b/>
        </w:rPr>
        <w:t>Nuova</w:t>
      </w:r>
      <w:r>
        <w:t xml:space="preserve"> </w:t>
      </w:r>
      <w:r>
        <w:rPr>
          <w:b/>
        </w:rPr>
        <w:t>Ricerca</w:t>
      </w:r>
      <w:r>
        <w:t>” che rimanda alla form di ricerca nel caso in cui sia visualizzata la lista dei risultati</w:t>
      </w:r>
    </w:p>
    <w:p w14:paraId="46DB08DC" w14:textId="77777777" w:rsidR="004506E3" w:rsidRDefault="004506E3" w:rsidP="00A74367">
      <w:pPr>
        <w:ind w:left="0"/>
      </w:pPr>
    </w:p>
    <w:p w14:paraId="5BEFB26B" w14:textId="77777777" w:rsidR="004506E3" w:rsidRDefault="004506E3" w:rsidP="00A74367">
      <w:pPr>
        <w:ind w:left="0"/>
      </w:pPr>
      <w:r>
        <w:t>Un esempio della form di ricerca è il seguente:</w:t>
      </w:r>
    </w:p>
    <w:p w14:paraId="159C8C30" w14:textId="77777777" w:rsidR="004506E3" w:rsidRDefault="004506E3" w:rsidP="00A74367">
      <w:pPr>
        <w:ind w:left="0"/>
      </w:pPr>
    </w:p>
    <w:p w14:paraId="31BAD4B2" w14:textId="77777777" w:rsidR="004506E3" w:rsidRDefault="000B139D" w:rsidP="00A74367">
      <w:pPr>
        <w:ind w:left="0"/>
      </w:pPr>
      <w:r>
        <w:rPr>
          <w:noProof/>
        </w:rPr>
        <w:lastRenderedPageBreak/>
        <w:pict w14:anchorId="79E94F84">
          <v:shape id="Immagine 5" o:spid="_x0000_i1026" type="#_x0000_t75" style="width:450pt;height:273.65pt;visibility:visible">
            <v:imagedata r:id="rId14" o:title=""/>
          </v:shape>
        </w:pict>
      </w:r>
    </w:p>
    <w:p w14:paraId="677E8089" w14:textId="77777777" w:rsidR="004506E3" w:rsidRDefault="004506E3" w:rsidP="00982225">
      <w:pPr>
        <w:ind w:left="0"/>
        <w:jc w:val="center"/>
      </w:pPr>
    </w:p>
    <w:p w14:paraId="7B15F9BB" w14:textId="77777777" w:rsidR="004506E3" w:rsidRDefault="004506E3" w:rsidP="004B4656">
      <w:pPr>
        <w:pStyle w:val="Titolo3"/>
        <w:tabs>
          <w:tab w:val="num" w:pos="-990"/>
        </w:tabs>
        <w:ind w:left="1134" w:hanging="708"/>
      </w:pPr>
      <w:bookmarkStart w:id="60" w:name="_Toc56065404"/>
      <w:r w:rsidRPr="009E7A1C">
        <w:t>FTW_</w:t>
      </w:r>
      <w:r w:rsidRPr="009E7A1C">
        <w:rPr>
          <w:rFonts w:cs="Arial"/>
          <w:szCs w:val="18"/>
        </w:rPr>
        <w:t>SANZ</w:t>
      </w:r>
      <w:r>
        <w:t>_VIS: “Dettaglio sanzione”</w:t>
      </w:r>
      <w:bookmarkEnd w:id="60"/>
    </w:p>
    <w:p w14:paraId="151A85B4" w14:textId="77777777" w:rsidR="004506E3" w:rsidRDefault="004506E3" w:rsidP="00283747">
      <w:pPr>
        <w:ind w:left="0"/>
      </w:pPr>
      <w:r>
        <w:t xml:space="preserve">Si accede alla funzionalità di visualizzazione del dettaglio della sanzione, dopo aver effettuato una ricerca della sanzione, attraverso il link </w:t>
      </w:r>
      <w:r>
        <w:rPr>
          <w:b/>
        </w:rPr>
        <w:t>Dettagli</w:t>
      </w:r>
      <w:r>
        <w:t xml:space="preserve"> della lista dei risultati della ricerca.</w:t>
      </w:r>
    </w:p>
    <w:p w14:paraId="35880D27" w14:textId="77777777" w:rsidR="004506E3" w:rsidRDefault="004506E3" w:rsidP="00283747">
      <w:pPr>
        <w:ind w:left="0"/>
      </w:pPr>
      <w:r>
        <w:t>Il formato del dettaglio della sanzione dipende dalla specifica tipologia della sanzione stessa e verrà descritto nei successivi paragrafi.</w:t>
      </w:r>
    </w:p>
    <w:p w14:paraId="3F6D64F0" w14:textId="77777777" w:rsidR="004506E3" w:rsidRDefault="004506E3" w:rsidP="00810518">
      <w:pPr>
        <w:pStyle w:val="Titolo3"/>
        <w:tabs>
          <w:tab w:val="num" w:pos="-990"/>
        </w:tabs>
        <w:ind w:left="1134" w:hanging="708"/>
      </w:pPr>
      <w:bookmarkStart w:id="61" w:name="_Toc56065405"/>
      <w:r w:rsidRPr="009E7A1C">
        <w:t>FTW_</w:t>
      </w:r>
      <w:r w:rsidRPr="009E7A1C">
        <w:rPr>
          <w:rFonts w:cs="Arial"/>
          <w:szCs w:val="18"/>
        </w:rPr>
        <w:t>SANZ</w:t>
      </w:r>
      <w:r>
        <w:t>_MOD: “Modifica sanzione”</w:t>
      </w:r>
      <w:bookmarkEnd w:id="61"/>
    </w:p>
    <w:p w14:paraId="62C627DF" w14:textId="77777777" w:rsidR="004506E3" w:rsidRDefault="004506E3" w:rsidP="00810518">
      <w:pPr>
        <w:ind w:left="0"/>
      </w:pPr>
      <w:r>
        <w:t xml:space="preserve">Se la sanzione non è in stato </w:t>
      </w:r>
      <w:r>
        <w:rPr>
          <w:b/>
        </w:rPr>
        <w:t>Chiusa</w:t>
      </w:r>
      <w:r>
        <w:t xml:space="preserve">, si accede alla funzionalità di modifica della sanzione, dopo aver effettuato una ricerca della sanzione, attraverso il bottone </w:t>
      </w:r>
      <w:r>
        <w:rPr>
          <w:b/>
        </w:rPr>
        <w:t>Modifica</w:t>
      </w:r>
      <w:r>
        <w:t xml:space="preserve"> della lista dei risultati della ricerca.</w:t>
      </w:r>
    </w:p>
    <w:p w14:paraId="66F48A4C" w14:textId="77777777" w:rsidR="004506E3" w:rsidRDefault="004506E3" w:rsidP="00810518">
      <w:pPr>
        <w:ind w:left="0"/>
      </w:pPr>
      <w:r>
        <w:t>La form di modifica della sanzione dipende dalla specifica tipologia della sanzione stessa e verrà descritto nei successivi paragrafi.</w:t>
      </w:r>
    </w:p>
    <w:p w14:paraId="4E6A8237" w14:textId="77777777" w:rsidR="004506E3" w:rsidRDefault="004506E3" w:rsidP="00810518">
      <w:pPr>
        <w:ind w:left="0"/>
      </w:pPr>
    </w:p>
    <w:p w14:paraId="67125471" w14:textId="77777777" w:rsidR="004506E3" w:rsidRDefault="004506E3" w:rsidP="002168DC">
      <w:pPr>
        <w:pStyle w:val="Titolo2"/>
        <w:ind w:left="709" w:hanging="708"/>
      </w:pPr>
      <w:bookmarkStart w:id="62" w:name="_Toc56065406"/>
      <w:r>
        <w:t>Sanzione da “Controllo in itinere”</w:t>
      </w:r>
      <w:bookmarkEnd w:id="62"/>
    </w:p>
    <w:p w14:paraId="453E526F" w14:textId="77777777" w:rsidR="004506E3" w:rsidRDefault="004506E3" w:rsidP="002168DC">
      <w:pPr>
        <w:ind w:left="0"/>
      </w:pPr>
      <w:r>
        <w:t>Si esplicita il comportamento del sistema in caso di sanzioni provenienti da inadempimenti rilevati in fase di controllo in itinere, ossia durante la v</w:t>
      </w:r>
      <w:r w:rsidRPr="003F7A48">
        <w:t>erifica dell’effettività e della conforme erogazione delle attività formative approvate.</w:t>
      </w:r>
      <w:r>
        <w:t xml:space="preserve">  Se vengono rilevati inadempimenti non sanabili o, comunque, non rientrati durante la fase di sanabilità,  il controllo porta a una proposta di applicazione di sanzione.  </w:t>
      </w:r>
    </w:p>
    <w:p w14:paraId="02ED4EEF" w14:textId="77777777" w:rsidR="004506E3" w:rsidRDefault="004506E3" w:rsidP="002168DC">
      <w:pPr>
        <w:ind w:left="0"/>
      </w:pPr>
      <w:r>
        <w:t>Si riportano di seguito alcuni degli inadempimenti rilevati da controllo in itinere che possono dare origine ad una sanzione:</w:t>
      </w:r>
    </w:p>
    <w:p w14:paraId="64F9DBCC" w14:textId="77777777" w:rsidR="004506E3" w:rsidRDefault="004506E3" w:rsidP="002168DC">
      <w:pPr>
        <w:ind w:left="0"/>
      </w:pPr>
      <w:r>
        <w:t>Fattispecie relative agli obblighi generali</w:t>
      </w:r>
    </w:p>
    <w:p w14:paraId="60720B0F" w14:textId="77777777" w:rsidR="004506E3" w:rsidRDefault="004506E3" w:rsidP="002168DC">
      <w:pPr>
        <w:numPr>
          <w:ilvl w:val="0"/>
          <w:numId w:val="20"/>
        </w:numPr>
      </w:pPr>
      <w:r>
        <w:t>Divieto di doppio finanziamento</w:t>
      </w:r>
    </w:p>
    <w:p w14:paraId="121F2926" w14:textId="77777777" w:rsidR="004506E3" w:rsidRDefault="004506E3" w:rsidP="002168DC">
      <w:pPr>
        <w:numPr>
          <w:ilvl w:val="0"/>
          <w:numId w:val="20"/>
        </w:numPr>
      </w:pPr>
      <w:r>
        <w:t>Divieto di cofinanziamento</w:t>
      </w:r>
    </w:p>
    <w:p w14:paraId="507A6375" w14:textId="77777777" w:rsidR="004506E3" w:rsidRDefault="004506E3" w:rsidP="002168DC">
      <w:pPr>
        <w:numPr>
          <w:ilvl w:val="0"/>
          <w:numId w:val="20"/>
        </w:numPr>
      </w:pPr>
      <w:r>
        <w:lastRenderedPageBreak/>
        <w:t>Gratuità</w:t>
      </w:r>
    </w:p>
    <w:p w14:paraId="02465261" w14:textId="77777777" w:rsidR="004506E3" w:rsidRDefault="004506E3" w:rsidP="002168DC">
      <w:pPr>
        <w:ind w:left="0"/>
      </w:pPr>
      <w:r>
        <w:t>Fattispecie  Svolgimento attività</w:t>
      </w:r>
    </w:p>
    <w:p w14:paraId="5ED302AB" w14:textId="77777777" w:rsidR="004506E3" w:rsidRPr="00FC0120" w:rsidRDefault="004506E3" w:rsidP="00FC0120">
      <w:pPr>
        <w:numPr>
          <w:ilvl w:val="0"/>
          <w:numId w:val="20"/>
        </w:numPr>
      </w:pPr>
      <w:r w:rsidRPr="00FC0120">
        <w:t>Inesistenza del progetto</w:t>
      </w:r>
    </w:p>
    <w:p w14:paraId="601A3323" w14:textId="77777777" w:rsidR="004506E3" w:rsidRPr="00FC0120" w:rsidRDefault="004506E3" w:rsidP="00FC0120">
      <w:pPr>
        <w:numPr>
          <w:ilvl w:val="0"/>
          <w:numId w:val="20"/>
        </w:numPr>
      </w:pPr>
      <w:r w:rsidRPr="00FC0120">
        <w:t>Progetto non attivo al momento del controllo in itinere</w:t>
      </w:r>
    </w:p>
    <w:p w14:paraId="6828AE76" w14:textId="77777777" w:rsidR="004506E3" w:rsidRPr="00FC0120" w:rsidRDefault="004506E3" w:rsidP="004A0BA3">
      <w:pPr>
        <w:numPr>
          <w:ilvl w:val="0"/>
          <w:numId w:val="20"/>
        </w:numPr>
      </w:pPr>
      <w:r w:rsidRPr="00FC0120">
        <w:t xml:space="preserve">Impedimento nell’accesso ai locali di svolgimento delle attività che determina </w:t>
      </w:r>
      <w:r w:rsidRPr="004A0BA3">
        <w:rPr>
          <w:bCs/>
        </w:rPr>
        <w:t>la non effettuazione del controllo in itinere</w:t>
      </w:r>
      <w:r w:rsidRPr="004A0BA3">
        <w:t xml:space="preserve"> </w:t>
      </w:r>
    </w:p>
    <w:p w14:paraId="7BB9E285" w14:textId="77777777" w:rsidR="004506E3" w:rsidRPr="00FC0120" w:rsidRDefault="004506E3" w:rsidP="00FC0120">
      <w:pPr>
        <w:numPr>
          <w:ilvl w:val="0"/>
          <w:numId w:val="20"/>
        </w:numPr>
      </w:pPr>
      <w:r w:rsidRPr="00FC0120">
        <w:t>Rilevazione di attività produttive durante la formazione quando non consentita</w:t>
      </w:r>
    </w:p>
    <w:p w14:paraId="2533F99C" w14:textId="77777777" w:rsidR="004506E3" w:rsidRPr="000E529E" w:rsidRDefault="004506E3" w:rsidP="004A0BA3">
      <w:pPr>
        <w:numPr>
          <w:ilvl w:val="0"/>
          <w:numId w:val="20"/>
        </w:numPr>
      </w:pPr>
      <w:r w:rsidRPr="00FC0120">
        <w:t xml:space="preserve">Controllo in itinere svolto solo parzialmente per intervenuta modifica </w:t>
      </w:r>
      <w:r w:rsidRPr="004A0BA3">
        <w:rPr>
          <w:bCs/>
        </w:rPr>
        <w:t>del programma non comunicata al Fondo</w:t>
      </w:r>
    </w:p>
    <w:p w14:paraId="55FBA1B9" w14:textId="77777777" w:rsidR="004506E3" w:rsidRPr="00FC0120" w:rsidRDefault="004506E3" w:rsidP="000E529E">
      <w:pPr>
        <w:ind w:left="0"/>
      </w:pPr>
      <w:r>
        <w:t>Fattispecie  realizzazione progetto</w:t>
      </w:r>
    </w:p>
    <w:p w14:paraId="31781E0F" w14:textId="77777777" w:rsidR="004506E3" w:rsidRPr="00FC0120" w:rsidRDefault="004506E3" w:rsidP="004A0BA3">
      <w:pPr>
        <w:numPr>
          <w:ilvl w:val="0"/>
          <w:numId w:val="20"/>
        </w:numPr>
      </w:pPr>
      <w:r w:rsidRPr="00FC0120">
        <w:t xml:space="preserve">Mancato rispetto del cumulo orario tra formazione e </w:t>
      </w:r>
      <w:r w:rsidRPr="004A0BA3">
        <w:t xml:space="preserve">lavoro </w:t>
      </w:r>
      <w:r w:rsidRPr="004A0BA3">
        <w:rPr>
          <w:bCs/>
        </w:rPr>
        <w:t>in somministrazione presso la stessa ApL promotrice del progetto</w:t>
      </w:r>
    </w:p>
    <w:p w14:paraId="6825F5D8" w14:textId="77777777" w:rsidR="004506E3" w:rsidRPr="00FC0120" w:rsidRDefault="004506E3" w:rsidP="00FC0120">
      <w:pPr>
        <w:numPr>
          <w:ilvl w:val="0"/>
          <w:numId w:val="20"/>
        </w:numPr>
      </w:pPr>
      <w:r w:rsidRPr="00FC0120">
        <w:t>Formazione in orario notturno quando non consentita</w:t>
      </w:r>
    </w:p>
    <w:p w14:paraId="13555BDA" w14:textId="77777777" w:rsidR="004506E3" w:rsidRPr="006B101B" w:rsidRDefault="004506E3" w:rsidP="00FC0120">
      <w:pPr>
        <w:numPr>
          <w:ilvl w:val="0"/>
          <w:numId w:val="20"/>
        </w:numPr>
      </w:pPr>
      <w:r w:rsidRPr="00FC0120">
        <w:t xml:space="preserve">Informazioni inesatte/incomplete relative al luogo e alle date di svolgimento </w:t>
      </w:r>
      <w:r w:rsidRPr="006B101B">
        <w:rPr>
          <w:bCs/>
        </w:rPr>
        <w:t>delle attività all’interno del progetto inviato al Fondo</w:t>
      </w:r>
    </w:p>
    <w:p w14:paraId="4CB181C0" w14:textId="77777777" w:rsidR="004506E3" w:rsidRPr="00FC0120" w:rsidRDefault="004506E3" w:rsidP="00FC0120">
      <w:pPr>
        <w:numPr>
          <w:ilvl w:val="0"/>
          <w:numId w:val="20"/>
        </w:numPr>
      </w:pPr>
      <w:r w:rsidRPr="00FC0120">
        <w:t>Non conformità del corso alle norme previste dal Vademecum, come definite nel MOP</w:t>
      </w:r>
    </w:p>
    <w:p w14:paraId="50CB8E7F" w14:textId="77777777" w:rsidR="004506E3" w:rsidRDefault="004506E3" w:rsidP="00FC0120">
      <w:pPr>
        <w:numPr>
          <w:ilvl w:val="0"/>
          <w:numId w:val="20"/>
        </w:numPr>
      </w:pPr>
      <w:r w:rsidRPr="00FC0120">
        <w:t>Non corrispondenza con gli standard di servizio, come definiti nel MOP</w:t>
      </w:r>
    </w:p>
    <w:p w14:paraId="2C267F9F" w14:textId="77777777" w:rsidR="004506E3" w:rsidRPr="00FC0120" w:rsidRDefault="004506E3" w:rsidP="000E529E">
      <w:pPr>
        <w:ind w:left="0"/>
      </w:pPr>
      <w:r>
        <w:t>Fattispecie discenti</w:t>
      </w:r>
    </w:p>
    <w:p w14:paraId="5BFAB64D" w14:textId="77777777" w:rsidR="004506E3" w:rsidRPr="00FC0120" w:rsidRDefault="004506E3" w:rsidP="00FC0120">
      <w:pPr>
        <w:numPr>
          <w:ilvl w:val="0"/>
          <w:numId w:val="20"/>
        </w:numPr>
      </w:pPr>
      <w:r w:rsidRPr="00FC0120">
        <w:t>Partecipazione di uditori quando non consentita</w:t>
      </w:r>
    </w:p>
    <w:p w14:paraId="3C308303" w14:textId="77777777" w:rsidR="004506E3" w:rsidRPr="00FC0120" w:rsidRDefault="004506E3" w:rsidP="00FC0120">
      <w:pPr>
        <w:numPr>
          <w:ilvl w:val="0"/>
          <w:numId w:val="20"/>
        </w:numPr>
      </w:pPr>
      <w:r w:rsidRPr="00FC0120">
        <w:t xml:space="preserve">Mancata consegna del </w:t>
      </w:r>
      <w:r>
        <w:t>P</w:t>
      </w:r>
      <w:r w:rsidRPr="00FC0120">
        <w:t>atto formativo ai partecipanti al progetto</w:t>
      </w:r>
    </w:p>
    <w:p w14:paraId="2C1ED82B" w14:textId="77777777" w:rsidR="004506E3" w:rsidRPr="000E529E" w:rsidRDefault="004506E3" w:rsidP="00FC0120">
      <w:pPr>
        <w:numPr>
          <w:ilvl w:val="0"/>
          <w:numId w:val="20"/>
        </w:numPr>
      </w:pPr>
      <w:r w:rsidRPr="00FC0120">
        <w:t xml:space="preserve">Mancata indicazione all’interno del progetto della presenza di allievi inseriti nel </w:t>
      </w:r>
      <w:r w:rsidRPr="00492698">
        <w:rPr>
          <w:bCs/>
        </w:rPr>
        <w:t>corso per il recupero dei moduli obbligatori</w:t>
      </w:r>
    </w:p>
    <w:p w14:paraId="3657A770" w14:textId="77777777" w:rsidR="004506E3" w:rsidRPr="00FC0120" w:rsidRDefault="004506E3" w:rsidP="000E529E">
      <w:pPr>
        <w:ind w:left="0"/>
      </w:pPr>
      <w:r>
        <w:t>Fattispecie progetti congiunti</w:t>
      </w:r>
    </w:p>
    <w:p w14:paraId="5BBF47E8" w14:textId="77777777" w:rsidR="004506E3" w:rsidRPr="00FC0120" w:rsidRDefault="004506E3" w:rsidP="00FC0120">
      <w:pPr>
        <w:numPr>
          <w:ilvl w:val="0"/>
          <w:numId w:val="20"/>
        </w:numPr>
      </w:pPr>
      <w:r w:rsidRPr="00FC0120">
        <w:t>Progetti congiunti non coordinati nello svolgimento delle attività didattiche</w:t>
      </w:r>
    </w:p>
    <w:p w14:paraId="54366F6A" w14:textId="77777777" w:rsidR="004506E3" w:rsidRDefault="004506E3" w:rsidP="00FC0120">
      <w:pPr>
        <w:numPr>
          <w:ilvl w:val="0"/>
          <w:numId w:val="20"/>
        </w:numPr>
      </w:pPr>
      <w:r w:rsidRPr="00FC0120">
        <w:t>Progetti svolti in maniera congiunta senza comunicazione preventiva al Fondo</w:t>
      </w:r>
    </w:p>
    <w:p w14:paraId="475D1112" w14:textId="77777777" w:rsidR="004506E3" w:rsidRPr="00FC0120" w:rsidRDefault="004506E3" w:rsidP="000E529E">
      <w:pPr>
        <w:ind w:left="0"/>
      </w:pPr>
      <w:r>
        <w:t>Fattispecie moduli obbligatori</w:t>
      </w:r>
    </w:p>
    <w:p w14:paraId="5864B807" w14:textId="77777777" w:rsidR="004506E3" w:rsidRPr="00FC0120" w:rsidRDefault="004506E3" w:rsidP="00FC0120">
      <w:pPr>
        <w:numPr>
          <w:ilvl w:val="0"/>
          <w:numId w:val="20"/>
        </w:numPr>
      </w:pPr>
      <w:r w:rsidRPr="00FC0120">
        <w:t>Mancato o parziale svolgimento dei moduli obbligatori quando previsti</w:t>
      </w:r>
    </w:p>
    <w:p w14:paraId="2AF4D23D" w14:textId="77777777" w:rsidR="004506E3" w:rsidRDefault="004506E3" w:rsidP="00FC0120">
      <w:pPr>
        <w:numPr>
          <w:ilvl w:val="0"/>
          <w:numId w:val="20"/>
        </w:numPr>
      </w:pPr>
      <w:r w:rsidRPr="00FC0120">
        <w:t>Mancato rispetto delle norme indicato nel MOP</w:t>
      </w:r>
    </w:p>
    <w:p w14:paraId="0D324501" w14:textId="77777777" w:rsidR="004506E3" w:rsidRDefault="004506E3" w:rsidP="004B4656">
      <w:pPr>
        <w:pStyle w:val="Titolo3"/>
        <w:tabs>
          <w:tab w:val="num" w:pos="-990"/>
        </w:tabs>
        <w:ind w:left="1134" w:hanging="708"/>
      </w:pPr>
      <w:bookmarkStart w:id="63" w:name="_Toc56065407"/>
      <w:r w:rsidRPr="009E7A1C">
        <w:t>FTW_</w:t>
      </w:r>
      <w:r w:rsidRPr="009E7A1C">
        <w:rPr>
          <w:rFonts w:cs="Arial"/>
          <w:szCs w:val="18"/>
        </w:rPr>
        <w:t>SANZ</w:t>
      </w:r>
      <w:r w:rsidRPr="009E7A1C">
        <w:t>_MON_</w:t>
      </w:r>
      <w:r>
        <w:t>IT_</w:t>
      </w:r>
      <w:r w:rsidRPr="009E7A1C">
        <w:t>INS</w:t>
      </w:r>
      <w:r>
        <w:t>: “Creazione sanzioni da controllo in itinere”</w:t>
      </w:r>
      <w:bookmarkEnd w:id="55"/>
      <w:bookmarkEnd w:id="63"/>
    </w:p>
    <w:p w14:paraId="5C8DFED8" w14:textId="77777777" w:rsidR="004506E3" w:rsidRDefault="004506E3" w:rsidP="004B4656">
      <w:pPr>
        <w:ind w:left="0"/>
      </w:pPr>
      <w:r>
        <w:t xml:space="preserve">Inadempimenti rilevati in fase di controllo in itinere di un progetto possono generare una o più sanzioni. La creazione a sistema di queste, viene effettuata contestualmente all’invio del verbale di controllo all’APL.  </w:t>
      </w:r>
      <w:r w:rsidRPr="00321848">
        <w:t xml:space="preserve">La procedura viene posta in stato </w:t>
      </w:r>
      <w:r w:rsidRPr="00321848">
        <w:rPr>
          <w:b/>
        </w:rPr>
        <w:t xml:space="preserve">In attesa di </w:t>
      </w:r>
      <w:r w:rsidRPr="0015035E">
        <w:rPr>
          <w:b/>
        </w:rPr>
        <w:t>controdeduzioni</w:t>
      </w:r>
      <w:r w:rsidRPr="00321848">
        <w:t>,</w:t>
      </w:r>
      <w:r>
        <w:t xml:space="preserve">  durante il quale </w:t>
      </w:r>
      <w:r w:rsidRPr="00321848">
        <w:t>l’ApL può presentare controdeduzioni (chiarimenti e/o integrazione documentale) entro 10 giorni dalla data del verbale</w:t>
      </w:r>
      <w:r>
        <w:t xml:space="preserve"> o comunque configurabile, trascorso il quale il processo di sanzione passa allo stato </w:t>
      </w:r>
      <w:r w:rsidRPr="00E20CD5">
        <w:rPr>
          <w:b/>
        </w:rPr>
        <w:t>In lavorazione</w:t>
      </w:r>
      <w:r>
        <w:t xml:space="preserve"> ed è visibile in modifica e visualizzazione.</w:t>
      </w:r>
    </w:p>
    <w:p w14:paraId="4E76893F" w14:textId="77777777" w:rsidR="004506E3" w:rsidRPr="008C59B3" w:rsidRDefault="004506E3" w:rsidP="004B4656">
      <w:pPr>
        <w:ind w:left="0"/>
      </w:pPr>
      <w:r>
        <w:t xml:space="preserve">La funzionalità di creazione di una procedura di sanzionamento è disponibile nel sottosistema </w:t>
      </w:r>
      <w:proofErr w:type="spellStart"/>
      <w:r>
        <w:t>FtWeb</w:t>
      </w:r>
      <w:proofErr w:type="spellEnd"/>
      <w:r>
        <w:t xml:space="preserve"> di gestione dei controlli. In tale sistema la creazione di una sanzione deve essere fatta a valle della creazione di un verbale di controllo  </w:t>
      </w:r>
    </w:p>
    <w:p w14:paraId="347C1B7E" w14:textId="77777777" w:rsidR="004506E3" w:rsidRDefault="004506E3" w:rsidP="004B4656">
      <w:pPr>
        <w:ind w:left="0"/>
      </w:pPr>
      <w:r>
        <w:t xml:space="preserve">La presenza di una sanzione da gestire dall’utente loggato viene notificata nella Home Page di FTWEB. </w:t>
      </w:r>
    </w:p>
    <w:p w14:paraId="18376FF1" w14:textId="77777777" w:rsidR="004506E3" w:rsidRDefault="004506E3" w:rsidP="004B4656">
      <w:pPr>
        <w:ind w:left="0"/>
      </w:pPr>
    </w:p>
    <w:p w14:paraId="21CE28C0" w14:textId="77777777" w:rsidR="004506E3" w:rsidRDefault="004506E3" w:rsidP="00E20CD5">
      <w:pPr>
        <w:pStyle w:val="Titolo3"/>
        <w:tabs>
          <w:tab w:val="num" w:pos="-990"/>
        </w:tabs>
        <w:ind w:left="1134" w:hanging="708"/>
      </w:pPr>
      <w:bookmarkStart w:id="64" w:name="_Toc56065408"/>
      <w:r w:rsidRPr="009E7A1C">
        <w:lastRenderedPageBreak/>
        <w:t>FTW_</w:t>
      </w:r>
      <w:r w:rsidRPr="009E7A1C">
        <w:rPr>
          <w:rFonts w:cs="Arial"/>
          <w:szCs w:val="18"/>
        </w:rPr>
        <w:t>SANZ</w:t>
      </w:r>
      <w:r w:rsidRPr="009E7A1C">
        <w:t>_MON_</w:t>
      </w:r>
      <w:r>
        <w:t>IT_MOD: “Modifica sanzioni in itinere”</w:t>
      </w:r>
      <w:bookmarkEnd w:id="64"/>
    </w:p>
    <w:p w14:paraId="7CFE0A10" w14:textId="77777777" w:rsidR="004506E3" w:rsidRDefault="004506E3" w:rsidP="004B4656">
      <w:pPr>
        <w:ind w:left="0"/>
      </w:pPr>
      <w:r>
        <w:t xml:space="preserve">La funzionalità di modifica di una sanzione è disponibile solo per le procedure in stato </w:t>
      </w:r>
      <w:r w:rsidRPr="00A64D88">
        <w:rPr>
          <w:b/>
        </w:rPr>
        <w:t>In lavorazione</w:t>
      </w:r>
      <w:r>
        <w:t>, durante questa fase gli operatori Forma.Temp abilitati provvedono a verificare i dati delle sanzioni create dal sistema  ed a modificarle se necessario.</w:t>
      </w:r>
    </w:p>
    <w:p w14:paraId="38D5107C" w14:textId="77777777" w:rsidR="004506E3" w:rsidRPr="00A64D88" w:rsidRDefault="004506E3" w:rsidP="004B4656">
      <w:pPr>
        <w:ind w:left="0"/>
      </w:pPr>
      <w:r>
        <w:t>Si accede alla form di modifica dopo una ricerca sanzioni (generica o specifica per il controllo) o attraverso i link mostrati dalla notifica in Home Page.</w:t>
      </w:r>
    </w:p>
    <w:p w14:paraId="60E62482" w14:textId="77777777" w:rsidR="004506E3" w:rsidRDefault="004506E3" w:rsidP="004B4656">
      <w:pPr>
        <w:ind w:left="0"/>
      </w:pPr>
      <w:r>
        <w:t>La pagina di modifica sarà composta dalle seguenti sezioni:</w:t>
      </w:r>
    </w:p>
    <w:p w14:paraId="781389A8" w14:textId="77777777" w:rsidR="004506E3" w:rsidRDefault="004506E3" w:rsidP="006E039C">
      <w:pPr>
        <w:numPr>
          <w:ilvl w:val="0"/>
          <w:numId w:val="16"/>
        </w:numPr>
      </w:pPr>
      <w:r>
        <w:t>Riepilogo Sanzioni</w:t>
      </w:r>
      <w:r>
        <w:tab/>
        <w:t>(predefinito)</w:t>
      </w:r>
    </w:p>
    <w:p w14:paraId="2094EA98" w14:textId="77777777" w:rsidR="004506E3" w:rsidRDefault="004506E3" w:rsidP="006E039C">
      <w:pPr>
        <w:numPr>
          <w:ilvl w:val="0"/>
          <w:numId w:val="16"/>
        </w:numPr>
      </w:pPr>
      <w:r>
        <w:t>Dettaglio ApL</w:t>
      </w:r>
      <w:r>
        <w:tab/>
      </w:r>
      <w:r>
        <w:tab/>
        <w:t>(visibile su richiesta)</w:t>
      </w:r>
    </w:p>
    <w:p w14:paraId="0BF886BD" w14:textId="77777777" w:rsidR="004506E3" w:rsidRDefault="004506E3" w:rsidP="006E039C">
      <w:pPr>
        <w:numPr>
          <w:ilvl w:val="0"/>
          <w:numId w:val="16"/>
        </w:numPr>
      </w:pPr>
      <w:r>
        <w:t>Dettaglio Progetto</w:t>
      </w:r>
      <w:r>
        <w:tab/>
        <w:t>(visibile su richiesta)</w:t>
      </w:r>
    </w:p>
    <w:p w14:paraId="5855B901" w14:textId="77777777" w:rsidR="004506E3" w:rsidRDefault="004506E3" w:rsidP="006E039C">
      <w:pPr>
        <w:numPr>
          <w:ilvl w:val="0"/>
          <w:numId w:val="16"/>
        </w:numPr>
      </w:pPr>
      <w:r>
        <w:t>Dettaglio Controllo</w:t>
      </w:r>
      <w:r>
        <w:tab/>
        <w:t>(visibile su richiesta)</w:t>
      </w:r>
    </w:p>
    <w:p w14:paraId="6BA74BFA" w14:textId="77777777" w:rsidR="004506E3" w:rsidRDefault="004506E3" w:rsidP="006E039C"/>
    <w:p w14:paraId="0C1AB640" w14:textId="77777777" w:rsidR="004506E3" w:rsidRPr="00491FAE" w:rsidRDefault="004506E3" w:rsidP="00491FAE">
      <w:pPr>
        <w:ind w:left="0"/>
        <w:rPr>
          <w:b/>
          <w:u w:val="single"/>
        </w:rPr>
      </w:pPr>
      <w:r w:rsidRPr="00491FAE">
        <w:rPr>
          <w:b/>
          <w:u w:val="single"/>
        </w:rPr>
        <w:t>Riepilogo Sanzioni</w:t>
      </w:r>
    </w:p>
    <w:p w14:paraId="77CE759C" w14:textId="77777777" w:rsidR="004506E3" w:rsidRDefault="004506E3" w:rsidP="004B4656">
      <w:pPr>
        <w:ind w:left="0"/>
      </w:pPr>
      <w:r>
        <w:t>Contiene la form di modifica delle sanzioni e sarà composta da:</w:t>
      </w:r>
    </w:p>
    <w:p w14:paraId="4682E2FF" w14:textId="77777777" w:rsidR="004506E3" w:rsidRDefault="004506E3" w:rsidP="008A4AA8">
      <w:pPr>
        <w:numPr>
          <w:ilvl w:val="0"/>
          <w:numId w:val="17"/>
        </w:numPr>
        <w:tabs>
          <w:tab w:val="clear" w:pos="720"/>
          <w:tab w:val="num" w:pos="426"/>
        </w:tabs>
        <w:ind w:hanging="720"/>
      </w:pPr>
      <w:r>
        <w:t xml:space="preserve">Una Sezione </w:t>
      </w:r>
      <w:r w:rsidRPr="00ED2170">
        <w:rPr>
          <w:b/>
        </w:rPr>
        <w:t xml:space="preserve">Dati </w:t>
      </w:r>
      <w:r>
        <w:rPr>
          <w:b/>
        </w:rPr>
        <w:t xml:space="preserve">ApL </w:t>
      </w:r>
      <w:r>
        <w:t xml:space="preserve">contenente le seguenti informazioni sintetiche sulla APL in esame: </w:t>
      </w:r>
    </w:p>
    <w:p w14:paraId="264B3E42" w14:textId="77777777" w:rsidR="004506E3" w:rsidRDefault="004506E3" w:rsidP="00491FAE">
      <w:pPr>
        <w:numPr>
          <w:ilvl w:val="1"/>
          <w:numId w:val="17"/>
        </w:numPr>
      </w:pPr>
      <w:r>
        <w:t>Denominazione</w:t>
      </w:r>
    </w:p>
    <w:p w14:paraId="2FA039DA" w14:textId="77777777" w:rsidR="004506E3" w:rsidRDefault="004506E3" w:rsidP="00491FAE">
      <w:pPr>
        <w:numPr>
          <w:ilvl w:val="1"/>
          <w:numId w:val="17"/>
        </w:numPr>
      </w:pPr>
      <w:r>
        <w:t>Codice Fiscale</w:t>
      </w:r>
    </w:p>
    <w:p w14:paraId="30D82BCD" w14:textId="77777777" w:rsidR="004506E3" w:rsidRDefault="004506E3" w:rsidP="00491FAE">
      <w:pPr>
        <w:numPr>
          <w:ilvl w:val="1"/>
          <w:numId w:val="17"/>
        </w:numPr>
      </w:pPr>
      <w:r>
        <w:t>Partita IVA</w:t>
      </w:r>
    </w:p>
    <w:p w14:paraId="70151583" w14:textId="77777777" w:rsidR="004506E3" w:rsidRDefault="004506E3" w:rsidP="00491FAE">
      <w:pPr>
        <w:numPr>
          <w:ilvl w:val="1"/>
          <w:numId w:val="17"/>
        </w:numPr>
      </w:pPr>
      <w:r>
        <w:t>Sede legale</w:t>
      </w:r>
    </w:p>
    <w:p w14:paraId="73E72BB6" w14:textId="77777777" w:rsidR="004506E3" w:rsidRDefault="004506E3" w:rsidP="00491FAE">
      <w:pPr>
        <w:numPr>
          <w:ilvl w:val="1"/>
          <w:numId w:val="17"/>
        </w:numPr>
      </w:pPr>
      <w:r>
        <w:t>Autorizzazione Ministeriale</w:t>
      </w:r>
    </w:p>
    <w:p w14:paraId="0684DF54" w14:textId="77777777" w:rsidR="004506E3" w:rsidRPr="00156CCD" w:rsidRDefault="004506E3" w:rsidP="00156CCD">
      <w:pPr>
        <w:ind w:left="426"/>
      </w:pPr>
      <w:r>
        <w:t xml:space="preserve">La sezione comprenderà un bottone </w:t>
      </w:r>
      <w:r>
        <w:rPr>
          <w:b/>
        </w:rPr>
        <w:t>Dettagli</w:t>
      </w:r>
      <w:r>
        <w:t xml:space="preserve"> per l’accesso alla pagina </w:t>
      </w:r>
      <w:proofErr w:type="spellStart"/>
      <w:r>
        <w:t>FTWeb</w:t>
      </w:r>
      <w:proofErr w:type="spellEnd"/>
      <w:r>
        <w:t xml:space="preserve"> di visualizzazione delle informazioni di dettaglio dell’ ApL </w:t>
      </w:r>
    </w:p>
    <w:p w14:paraId="327856E2" w14:textId="77777777" w:rsidR="004506E3" w:rsidRDefault="004506E3" w:rsidP="00491FAE"/>
    <w:p w14:paraId="4DA9ECE0" w14:textId="77777777" w:rsidR="004506E3" w:rsidRDefault="004506E3" w:rsidP="008A4AA8">
      <w:pPr>
        <w:numPr>
          <w:ilvl w:val="0"/>
          <w:numId w:val="17"/>
        </w:numPr>
        <w:tabs>
          <w:tab w:val="clear" w:pos="720"/>
          <w:tab w:val="num" w:pos="426"/>
        </w:tabs>
        <w:ind w:hanging="720"/>
      </w:pPr>
      <w:r>
        <w:t xml:space="preserve">Una Sezione </w:t>
      </w:r>
      <w:r w:rsidRPr="00ED2170">
        <w:rPr>
          <w:b/>
        </w:rPr>
        <w:t xml:space="preserve">Dati </w:t>
      </w:r>
      <w:r>
        <w:rPr>
          <w:b/>
        </w:rPr>
        <w:t xml:space="preserve">Progetto </w:t>
      </w:r>
      <w:r>
        <w:t xml:space="preserve">contenente le seguenti informazioni sintetiche sul Progetto in esame: </w:t>
      </w:r>
    </w:p>
    <w:p w14:paraId="0AF11FE0" w14:textId="77777777" w:rsidR="004506E3" w:rsidRDefault="004506E3" w:rsidP="00491FAE">
      <w:pPr>
        <w:numPr>
          <w:ilvl w:val="1"/>
          <w:numId w:val="17"/>
        </w:numPr>
      </w:pPr>
      <w:r>
        <w:t xml:space="preserve">Codice Progetto </w:t>
      </w:r>
    </w:p>
    <w:p w14:paraId="5F608753" w14:textId="77777777" w:rsidR="004506E3" w:rsidRDefault="004506E3" w:rsidP="00491FAE">
      <w:pPr>
        <w:numPr>
          <w:ilvl w:val="1"/>
          <w:numId w:val="17"/>
        </w:numPr>
      </w:pPr>
      <w:r>
        <w:t>Titolo Corso</w:t>
      </w:r>
    </w:p>
    <w:p w14:paraId="153468C6" w14:textId="77777777" w:rsidR="004506E3" w:rsidRDefault="004506E3" w:rsidP="00491FAE">
      <w:pPr>
        <w:numPr>
          <w:ilvl w:val="1"/>
          <w:numId w:val="17"/>
        </w:numPr>
      </w:pPr>
      <w:r>
        <w:t>Totale importo finanziato</w:t>
      </w:r>
    </w:p>
    <w:p w14:paraId="16A443CE" w14:textId="77777777" w:rsidR="004506E3" w:rsidRDefault="004506E3" w:rsidP="00491FAE">
      <w:pPr>
        <w:numPr>
          <w:ilvl w:val="1"/>
          <w:numId w:val="17"/>
        </w:numPr>
      </w:pPr>
      <w:r>
        <w:t>Data inizio progetto</w:t>
      </w:r>
    </w:p>
    <w:p w14:paraId="36CA0171" w14:textId="77777777" w:rsidR="004506E3" w:rsidRDefault="004506E3" w:rsidP="00491FAE">
      <w:pPr>
        <w:numPr>
          <w:ilvl w:val="1"/>
          <w:numId w:val="17"/>
        </w:numPr>
      </w:pPr>
      <w:r>
        <w:t>Data fine progetto</w:t>
      </w:r>
    </w:p>
    <w:p w14:paraId="7EA60A17" w14:textId="77777777" w:rsidR="004506E3" w:rsidRDefault="004506E3" w:rsidP="00491FAE">
      <w:pPr>
        <w:numPr>
          <w:ilvl w:val="1"/>
          <w:numId w:val="17"/>
        </w:numPr>
      </w:pPr>
      <w:r>
        <w:t>Soggetto attuatore</w:t>
      </w:r>
    </w:p>
    <w:p w14:paraId="42DDFD7B" w14:textId="77777777" w:rsidR="004506E3" w:rsidRDefault="004506E3" w:rsidP="00491FAE">
      <w:pPr>
        <w:numPr>
          <w:ilvl w:val="1"/>
          <w:numId w:val="17"/>
        </w:numPr>
      </w:pPr>
      <w:r>
        <w:t>Importo rendicontato a Costo Standard</w:t>
      </w:r>
    </w:p>
    <w:p w14:paraId="59522B87" w14:textId="77777777" w:rsidR="004506E3" w:rsidRDefault="004506E3" w:rsidP="00491FAE">
      <w:pPr>
        <w:numPr>
          <w:ilvl w:val="1"/>
          <w:numId w:val="17"/>
        </w:numPr>
      </w:pPr>
      <w:r>
        <w:t>Data Rendicontazione Costo Standard</w:t>
      </w:r>
    </w:p>
    <w:p w14:paraId="405CBDB3" w14:textId="77777777" w:rsidR="004506E3" w:rsidRDefault="004506E3" w:rsidP="00491FAE">
      <w:pPr>
        <w:numPr>
          <w:ilvl w:val="1"/>
          <w:numId w:val="17"/>
        </w:numPr>
      </w:pPr>
      <w:r>
        <w:t>Importo rendicontato a Costi Reali</w:t>
      </w:r>
    </w:p>
    <w:p w14:paraId="40E645D5" w14:textId="77777777" w:rsidR="004506E3" w:rsidRDefault="004506E3" w:rsidP="00491FAE">
      <w:pPr>
        <w:numPr>
          <w:ilvl w:val="1"/>
          <w:numId w:val="17"/>
        </w:numPr>
      </w:pPr>
      <w:r>
        <w:t>Data Rendicontazione Costi Reali</w:t>
      </w:r>
    </w:p>
    <w:p w14:paraId="5D11D2FF" w14:textId="77777777" w:rsidR="004506E3" w:rsidRDefault="004506E3" w:rsidP="00491FAE">
      <w:pPr>
        <w:numPr>
          <w:ilvl w:val="1"/>
          <w:numId w:val="17"/>
        </w:numPr>
      </w:pPr>
      <w:r>
        <w:t>Tipologia formativa</w:t>
      </w:r>
    </w:p>
    <w:p w14:paraId="0FD85994" w14:textId="77777777" w:rsidR="004506E3" w:rsidRDefault="004506E3" w:rsidP="00491FAE">
      <w:pPr>
        <w:ind w:left="360"/>
      </w:pPr>
      <w:r>
        <w:t xml:space="preserve">La sezione comprenderà un bottone </w:t>
      </w:r>
      <w:r>
        <w:rPr>
          <w:b/>
        </w:rPr>
        <w:t>Dettagli</w:t>
      </w:r>
      <w:r>
        <w:t xml:space="preserve"> per l’accesso alla pagina </w:t>
      </w:r>
      <w:proofErr w:type="spellStart"/>
      <w:r>
        <w:t>FTWeb</w:t>
      </w:r>
      <w:proofErr w:type="spellEnd"/>
      <w:r>
        <w:t xml:space="preserve"> delle informazioni di dettaglio del progetto</w:t>
      </w:r>
    </w:p>
    <w:p w14:paraId="79F14D8A" w14:textId="77777777" w:rsidR="004506E3" w:rsidRDefault="004506E3" w:rsidP="00491FAE">
      <w:pPr>
        <w:ind w:left="360"/>
      </w:pPr>
    </w:p>
    <w:p w14:paraId="3938B1FA" w14:textId="77777777" w:rsidR="004506E3" w:rsidRDefault="004506E3" w:rsidP="008A4AA8">
      <w:pPr>
        <w:numPr>
          <w:ilvl w:val="0"/>
          <w:numId w:val="17"/>
        </w:numPr>
        <w:tabs>
          <w:tab w:val="clear" w:pos="720"/>
          <w:tab w:val="num" w:pos="426"/>
        </w:tabs>
        <w:ind w:left="426" w:hanging="426"/>
      </w:pPr>
      <w:r>
        <w:lastRenderedPageBreak/>
        <w:t xml:space="preserve">Una Sezione </w:t>
      </w:r>
      <w:r w:rsidRPr="00ED2170">
        <w:rPr>
          <w:b/>
        </w:rPr>
        <w:t xml:space="preserve">Dati </w:t>
      </w:r>
      <w:r>
        <w:rPr>
          <w:b/>
        </w:rPr>
        <w:t xml:space="preserve">Controllo </w:t>
      </w:r>
      <w:r>
        <w:t xml:space="preserve">contenente le seguenti informazioni sintetiche sul Controllo effettuato in esame: </w:t>
      </w:r>
    </w:p>
    <w:p w14:paraId="4F108DA0" w14:textId="77777777" w:rsidR="004506E3" w:rsidRDefault="004506E3" w:rsidP="00156CCD">
      <w:pPr>
        <w:numPr>
          <w:ilvl w:val="1"/>
          <w:numId w:val="17"/>
        </w:numPr>
      </w:pPr>
      <w:r>
        <w:t>Data controllo</w:t>
      </w:r>
    </w:p>
    <w:p w14:paraId="491609BE" w14:textId="77777777" w:rsidR="004506E3" w:rsidRDefault="004506E3" w:rsidP="00156CCD">
      <w:pPr>
        <w:numPr>
          <w:ilvl w:val="1"/>
          <w:numId w:val="17"/>
        </w:numPr>
      </w:pPr>
      <w:r>
        <w:t>Data invio verbale di controllo</w:t>
      </w:r>
      <w:r>
        <w:rPr>
          <w:rStyle w:val="Rimandonotaapidipagina"/>
        </w:rPr>
        <w:footnoteReference w:id="1"/>
      </w:r>
    </w:p>
    <w:p w14:paraId="6D8096F6" w14:textId="77777777" w:rsidR="004506E3" w:rsidRDefault="004506E3" w:rsidP="00156CCD">
      <w:pPr>
        <w:numPr>
          <w:ilvl w:val="1"/>
          <w:numId w:val="17"/>
        </w:numPr>
      </w:pPr>
      <w:r>
        <w:t>Incaricato al controllo</w:t>
      </w:r>
    </w:p>
    <w:p w14:paraId="792C4C81" w14:textId="77777777" w:rsidR="004506E3" w:rsidRDefault="004506E3" w:rsidP="00156CCD">
      <w:pPr>
        <w:numPr>
          <w:ilvl w:val="1"/>
          <w:numId w:val="17"/>
        </w:numPr>
      </w:pPr>
      <w:r>
        <w:t>Estremi verbale di controllo</w:t>
      </w:r>
    </w:p>
    <w:p w14:paraId="337FFBDB" w14:textId="77777777" w:rsidR="004506E3" w:rsidRDefault="004506E3" w:rsidP="00156CCD">
      <w:pPr>
        <w:numPr>
          <w:ilvl w:val="1"/>
          <w:numId w:val="17"/>
        </w:numPr>
      </w:pPr>
      <w:r>
        <w:t>Date di scadenza delle varie comunicazioni relative al controllo</w:t>
      </w:r>
    </w:p>
    <w:p w14:paraId="4FEDD84D" w14:textId="77777777" w:rsidR="004506E3" w:rsidRDefault="004506E3" w:rsidP="00156CCD">
      <w:pPr>
        <w:ind w:left="360"/>
      </w:pPr>
      <w:r>
        <w:t xml:space="preserve">La sezione comprenderà un bottone </w:t>
      </w:r>
      <w:r>
        <w:rPr>
          <w:b/>
        </w:rPr>
        <w:t>Dettagli</w:t>
      </w:r>
      <w:r>
        <w:t xml:space="preserve"> per l’accesso alla pagina </w:t>
      </w:r>
      <w:proofErr w:type="spellStart"/>
      <w:r>
        <w:t>FTWeb</w:t>
      </w:r>
      <w:proofErr w:type="spellEnd"/>
      <w:r>
        <w:t xml:space="preserve"> delle informazioni di dettaglio del controllo</w:t>
      </w:r>
    </w:p>
    <w:p w14:paraId="728FD058" w14:textId="77777777" w:rsidR="004506E3" w:rsidRDefault="004506E3" w:rsidP="008A4AA8">
      <w:pPr>
        <w:numPr>
          <w:ilvl w:val="0"/>
          <w:numId w:val="17"/>
        </w:numPr>
        <w:tabs>
          <w:tab w:val="clear" w:pos="720"/>
          <w:tab w:val="num" w:pos="426"/>
        </w:tabs>
        <w:ind w:left="426" w:hanging="426"/>
      </w:pPr>
      <w:r>
        <w:t xml:space="preserve">Una sezione di </w:t>
      </w:r>
      <w:r w:rsidRPr="00473C32">
        <w:rPr>
          <w:b/>
        </w:rPr>
        <w:t>Riepilogo Sanzioni</w:t>
      </w:r>
      <w:r>
        <w:t xml:space="preserve"> contenente una sottosezione per ogni sanzione applicabile. Ogni sottosezione conterrà:</w:t>
      </w:r>
    </w:p>
    <w:p w14:paraId="1238C006" w14:textId="77777777" w:rsidR="004506E3" w:rsidRDefault="004506E3" w:rsidP="00AD209D">
      <w:pPr>
        <w:numPr>
          <w:ilvl w:val="1"/>
          <w:numId w:val="17"/>
        </w:numPr>
      </w:pPr>
      <w:r>
        <w:t>Il tipo di  rilievo effettuato</w:t>
      </w:r>
    </w:p>
    <w:p w14:paraId="262B69FE" w14:textId="77777777" w:rsidR="004506E3" w:rsidRDefault="004506E3" w:rsidP="00AD209D">
      <w:pPr>
        <w:numPr>
          <w:ilvl w:val="1"/>
          <w:numId w:val="17"/>
        </w:numPr>
      </w:pPr>
      <w:r>
        <w:t>Una descrizione dettagliata  del rilievo</w:t>
      </w:r>
    </w:p>
    <w:p w14:paraId="6A8DF782" w14:textId="77777777" w:rsidR="004506E3" w:rsidRDefault="004506E3" w:rsidP="00AD209D">
      <w:pPr>
        <w:numPr>
          <w:ilvl w:val="1"/>
          <w:numId w:val="17"/>
        </w:numPr>
      </w:pPr>
      <w:r>
        <w:t>La fattispecie sanzionatoria applicata</w:t>
      </w:r>
    </w:p>
    <w:p w14:paraId="635D25F1" w14:textId="77777777" w:rsidR="004506E3" w:rsidRDefault="004506E3" w:rsidP="00AD209D">
      <w:pPr>
        <w:numPr>
          <w:ilvl w:val="1"/>
          <w:numId w:val="17"/>
        </w:numPr>
      </w:pPr>
      <w:r>
        <w:t>L’importo per la sanzione proposta</w:t>
      </w:r>
    </w:p>
    <w:p w14:paraId="07858817" w14:textId="77777777" w:rsidR="004506E3" w:rsidRPr="007F4ADA" w:rsidRDefault="004506E3" w:rsidP="00AD209D">
      <w:pPr>
        <w:numPr>
          <w:ilvl w:val="1"/>
          <w:numId w:val="17"/>
        </w:numPr>
      </w:pPr>
      <w:r w:rsidRPr="007F4ADA">
        <w:t xml:space="preserve">La modalità di applicazione della sanzione proposta </w:t>
      </w:r>
    </w:p>
    <w:p w14:paraId="28C27F4C" w14:textId="77777777" w:rsidR="004506E3" w:rsidRPr="007F4ADA" w:rsidRDefault="004506E3" w:rsidP="00AD209D">
      <w:pPr>
        <w:numPr>
          <w:ilvl w:val="1"/>
          <w:numId w:val="17"/>
        </w:numPr>
      </w:pPr>
      <w:r w:rsidRPr="007F4ADA">
        <w:t>Una check</w:t>
      </w:r>
      <w:r w:rsidR="00961C53">
        <w:t xml:space="preserve"> </w:t>
      </w:r>
      <w:r w:rsidRPr="007F4ADA">
        <w:t xml:space="preserve">box </w:t>
      </w:r>
      <w:r w:rsidRPr="007F4ADA">
        <w:rPr>
          <w:b/>
        </w:rPr>
        <w:t>Applica Sanzione</w:t>
      </w:r>
      <w:r w:rsidRPr="007F4ADA">
        <w:t xml:space="preserve"> per confermarne o escluderne l’applicazione (es. sanzione applicata per uno stesso partecipante)</w:t>
      </w:r>
    </w:p>
    <w:p w14:paraId="489A4F24" w14:textId="77777777" w:rsidR="004506E3" w:rsidRPr="007F4ADA" w:rsidRDefault="004506E3" w:rsidP="00AD209D">
      <w:pPr>
        <w:numPr>
          <w:ilvl w:val="1"/>
          <w:numId w:val="17"/>
        </w:numPr>
      </w:pPr>
      <w:r w:rsidRPr="007F4ADA">
        <w:t xml:space="preserve">Un campo note </w:t>
      </w:r>
    </w:p>
    <w:p w14:paraId="62DAEB52" w14:textId="77777777" w:rsidR="004506E3" w:rsidRPr="007F4ADA" w:rsidRDefault="004506E3" w:rsidP="00AD209D">
      <w:pPr>
        <w:numPr>
          <w:ilvl w:val="1"/>
          <w:numId w:val="17"/>
        </w:numPr>
      </w:pPr>
      <w:r w:rsidRPr="007F4ADA">
        <w:t xml:space="preserve">Un bottone </w:t>
      </w:r>
      <w:r w:rsidRPr="007F4ADA">
        <w:rPr>
          <w:b/>
        </w:rPr>
        <w:t>Elimina</w:t>
      </w:r>
      <w:r w:rsidRPr="007F4ADA">
        <w:t xml:space="preserve"> per eliminare la sanzione dalla lista delle sanzioni applicabili (utilizzabile in caso di errore nell’elaborazione della sanzione)</w:t>
      </w:r>
    </w:p>
    <w:p w14:paraId="0382A16D" w14:textId="77777777" w:rsidR="004506E3" w:rsidRDefault="004506E3" w:rsidP="00AD209D">
      <w:pPr>
        <w:numPr>
          <w:ilvl w:val="1"/>
          <w:numId w:val="17"/>
        </w:numPr>
      </w:pPr>
      <w:r>
        <w:t xml:space="preserve">Un bottone </w:t>
      </w:r>
      <w:r>
        <w:rPr>
          <w:b/>
        </w:rPr>
        <w:t>Modifica</w:t>
      </w:r>
      <w:r>
        <w:t xml:space="preserve"> per modificare i campi della sanzione </w:t>
      </w:r>
    </w:p>
    <w:p w14:paraId="45779702" w14:textId="77777777" w:rsidR="004506E3" w:rsidRDefault="004506E3" w:rsidP="00AD209D"/>
    <w:p w14:paraId="17E8FB59" w14:textId="77777777" w:rsidR="004506E3" w:rsidRDefault="004506E3" w:rsidP="008A4AA8">
      <w:pPr>
        <w:numPr>
          <w:ilvl w:val="0"/>
          <w:numId w:val="17"/>
        </w:numPr>
        <w:tabs>
          <w:tab w:val="clear" w:pos="720"/>
          <w:tab w:val="num" w:pos="426"/>
        </w:tabs>
        <w:ind w:left="426" w:hanging="426"/>
      </w:pPr>
      <w:r>
        <w:t xml:space="preserve">Una sezione di </w:t>
      </w:r>
      <w:r>
        <w:rPr>
          <w:b/>
        </w:rPr>
        <w:t>Riassunto</w:t>
      </w:r>
      <w:r w:rsidRPr="00AA5C5D">
        <w:t xml:space="preserve"> </w:t>
      </w:r>
      <w:r>
        <w:t>delle informazioni contenente:</w:t>
      </w:r>
    </w:p>
    <w:p w14:paraId="5FFF5414" w14:textId="77777777" w:rsidR="004506E3" w:rsidRDefault="004506E3" w:rsidP="00AA5C5D">
      <w:pPr>
        <w:numPr>
          <w:ilvl w:val="1"/>
          <w:numId w:val="17"/>
        </w:numPr>
      </w:pPr>
      <w:r>
        <w:t>Lo stato della procedura</w:t>
      </w:r>
    </w:p>
    <w:p w14:paraId="61497FCB" w14:textId="77777777" w:rsidR="004506E3" w:rsidRDefault="004506E3" w:rsidP="00AA5C5D">
      <w:pPr>
        <w:numPr>
          <w:ilvl w:val="1"/>
          <w:numId w:val="17"/>
        </w:numPr>
      </w:pPr>
      <w:r>
        <w:t xml:space="preserve">L’importo totale delle sanzioni (si aggiorna in automatico con la somma degli importi delle singole sanzioni applicabili)  </w:t>
      </w:r>
    </w:p>
    <w:p w14:paraId="5BB88A9A" w14:textId="77777777" w:rsidR="004506E3" w:rsidRDefault="004506E3" w:rsidP="00AA5C5D">
      <w:pPr>
        <w:numPr>
          <w:ilvl w:val="1"/>
          <w:numId w:val="17"/>
        </w:numPr>
      </w:pPr>
      <w:r>
        <w:t>Data di creazione e scadenza della procedura di sanzione</w:t>
      </w:r>
    </w:p>
    <w:p w14:paraId="51AA1973" w14:textId="77777777" w:rsidR="004506E3" w:rsidRPr="00AA7A28" w:rsidRDefault="004506E3" w:rsidP="00AA5C5D">
      <w:pPr>
        <w:numPr>
          <w:ilvl w:val="1"/>
          <w:numId w:val="17"/>
        </w:numPr>
      </w:pPr>
      <w:r w:rsidRPr="00AA7A28">
        <w:t>Una lista degli uffici a cui pu</w:t>
      </w:r>
      <w:r>
        <w:t>ò</w:t>
      </w:r>
      <w:r w:rsidRPr="00AA7A28">
        <w:t>’ essere necessario chiedere un parere. (Quando si seleziona un ufficio la sanzione diventa visibile all’ufficio coinvolto)</w:t>
      </w:r>
    </w:p>
    <w:p w14:paraId="059F3303" w14:textId="77777777" w:rsidR="004506E3" w:rsidRPr="00AA7A28" w:rsidRDefault="004506E3" w:rsidP="00AA5C5D">
      <w:pPr>
        <w:numPr>
          <w:ilvl w:val="1"/>
          <w:numId w:val="17"/>
        </w:numPr>
      </w:pPr>
      <w:r w:rsidRPr="00AA7A28">
        <w:t>Modalità di applicazione sul progetto, si aggiorna in automatico seguendo le seguenti regole:</w:t>
      </w:r>
    </w:p>
    <w:p w14:paraId="4774B296" w14:textId="77777777" w:rsidR="004506E3" w:rsidRPr="00AA7A28" w:rsidRDefault="004506E3" w:rsidP="00DB0EFF">
      <w:pPr>
        <w:numPr>
          <w:ilvl w:val="2"/>
          <w:numId w:val="17"/>
        </w:numPr>
      </w:pPr>
      <w:r w:rsidRPr="00AA7A28">
        <w:t>Se almeno una delle sanzioni è di revoca totale, la sanzione applicata è di revoca totale sull’intero ammontare del progetto</w:t>
      </w:r>
    </w:p>
    <w:p w14:paraId="62F3FCAE" w14:textId="77777777" w:rsidR="004506E3" w:rsidRPr="00AA7A28" w:rsidRDefault="004506E3" w:rsidP="00DB0EFF">
      <w:pPr>
        <w:numPr>
          <w:ilvl w:val="2"/>
          <w:numId w:val="17"/>
        </w:numPr>
      </w:pPr>
      <w:r w:rsidRPr="00AA7A28">
        <w:lastRenderedPageBreak/>
        <w:t>Se tutte le sanzioni sono di revoca parziale viene applicata un revoca parziale pari alla somma delle sanzioni. Se la somma supera o equivale all’ammontare del progetto la revoca diventa totale</w:t>
      </w:r>
    </w:p>
    <w:p w14:paraId="45319765" w14:textId="77777777" w:rsidR="004506E3" w:rsidRPr="00AA7A28" w:rsidRDefault="004506E3" w:rsidP="00DB0EFF">
      <w:pPr>
        <w:numPr>
          <w:ilvl w:val="2"/>
          <w:numId w:val="17"/>
        </w:numPr>
      </w:pPr>
      <w:r w:rsidRPr="00AA7A28">
        <w:t>Negli altri casi le sanzioni si applicano separatamente (questo campo non viene visualizzato)</w:t>
      </w:r>
    </w:p>
    <w:p w14:paraId="1A89E505" w14:textId="77777777" w:rsidR="004506E3" w:rsidRDefault="004506E3" w:rsidP="00AA5C5D">
      <w:pPr>
        <w:numPr>
          <w:ilvl w:val="1"/>
          <w:numId w:val="17"/>
        </w:numPr>
      </w:pPr>
      <w:r>
        <w:t xml:space="preserve">Un campo note (obbligatorio se la procedura cambia di stato) con valori standard selezionabili da una lista. La lista conterrà la dicitura </w:t>
      </w:r>
      <w:r w:rsidRPr="00AA5C5D">
        <w:rPr>
          <w:i/>
        </w:rPr>
        <w:t>Altro..</w:t>
      </w:r>
      <w:r>
        <w:t xml:space="preserve"> che richiederà l’inserimento esplicito della nota in un text</w:t>
      </w:r>
      <w:r w:rsidR="00961C53">
        <w:t xml:space="preserve"> </w:t>
      </w:r>
      <w:r>
        <w:t>area</w:t>
      </w:r>
    </w:p>
    <w:p w14:paraId="3723B6CD" w14:textId="77777777" w:rsidR="004506E3" w:rsidRDefault="004506E3" w:rsidP="00491FAE">
      <w:pPr>
        <w:ind w:left="360"/>
      </w:pPr>
    </w:p>
    <w:p w14:paraId="7028A2F9" w14:textId="77777777" w:rsidR="004506E3" w:rsidRDefault="004506E3" w:rsidP="008A4AA8">
      <w:pPr>
        <w:numPr>
          <w:ilvl w:val="0"/>
          <w:numId w:val="17"/>
        </w:numPr>
        <w:tabs>
          <w:tab w:val="clear" w:pos="720"/>
          <w:tab w:val="num" w:pos="426"/>
        </w:tabs>
        <w:ind w:left="426" w:hanging="426"/>
      </w:pPr>
      <w:r>
        <w:t>Una sezione contenente i pulsanti:</w:t>
      </w:r>
    </w:p>
    <w:p w14:paraId="620115C1" w14:textId="77777777" w:rsidR="004506E3" w:rsidRDefault="004506E3" w:rsidP="008A4AA8">
      <w:pPr>
        <w:numPr>
          <w:ilvl w:val="0"/>
          <w:numId w:val="11"/>
        </w:numPr>
        <w:ind w:hanging="436"/>
      </w:pPr>
      <w:r>
        <w:rPr>
          <w:b/>
        </w:rPr>
        <w:t>Inoltra la proposta di sanzione:</w:t>
      </w:r>
      <w:r>
        <w:t xml:space="preserve"> porta la sanzione in stato </w:t>
      </w:r>
      <w:r>
        <w:rPr>
          <w:b/>
        </w:rPr>
        <w:t>Da approvare</w:t>
      </w:r>
      <w:r>
        <w:t xml:space="preserve"> </w:t>
      </w:r>
    </w:p>
    <w:p w14:paraId="5EAC6B26" w14:textId="77777777" w:rsidR="004506E3" w:rsidRDefault="004506E3" w:rsidP="008A4AA8">
      <w:pPr>
        <w:numPr>
          <w:ilvl w:val="0"/>
          <w:numId w:val="11"/>
        </w:numPr>
        <w:ind w:left="709" w:hanging="283"/>
      </w:pPr>
      <w:r w:rsidRPr="00921B9C">
        <w:rPr>
          <w:b/>
        </w:rPr>
        <w:t>Ripristina valori iniziali</w:t>
      </w:r>
      <w:r>
        <w:rPr>
          <w:b/>
        </w:rPr>
        <w:t xml:space="preserve">: </w:t>
      </w:r>
      <w:r>
        <w:t>che</w:t>
      </w:r>
      <w:r w:rsidRPr="00EE3447">
        <w:t xml:space="preserve"> </w:t>
      </w:r>
      <w:r>
        <w:t>annulla tutte le eventuali variazioni apportate ripristinando i valori immessi al momento della creazione della sanzione</w:t>
      </w:r>
      <w:r w:rsidRPr="00EE3447">
        <w:t>.</w:t>
      </w:r>
    </w:p>
    <w:p w14:paraId="17976913" w14:textId="77777777" w:rsidR="004506E3" w:rsidRDefault="004506E3" w:rsidP="008A4AA8">
      <w:pPr>
        <w:numPr>
          <w:ilvl w:val="0"/>
          <w:numId w:val="11"/>
        </w:numPr>
        <w:ind w:left="709" w:hanging="283"/>
      </w:pPr>
      <w:r>
        <w:rPr>
          <w:b/>
        </w:rPr>
        <w:t>Salva in bozza:</w:t>
      </w:r>
      <w:r>
        <w:t xml:space="preserve"> che salva le modifiche in un’ area temporanea </w:t>
      </w:r>
    </w:p>
    <w:p w14:paraId="26A6B055" w14:textId="77777777" w:rsidR="004506E3" w:rsidRDefault="004506E3" w:rsidP="008A4AA8">
      <w:pPr>
        <w:numPr>
          <w:ilvl w:val="0"/>
          <w:numId w:val="11"/>
        </w:numPr>
        <w:ind w:left="709" w:hanging="283"/>
      </w:pPr>
      <w:r>
        <w:rPr>
          <w:b/>
        </w:rPr>
        <w:t>Chiudi:</w:t>
      </w:r>
      <w:r>
        <w:t xml:space="preserve"> che annulla ogni variazione non salvata</w:t>
      </w:r>
    </w:p>
    <w:p w14:paraId="63C769B8" w14:textId="77777777" w:rsidR="004506E3" w:rsidRDefault="004506E3" w:rsidP="000708D1">
      <w:pPr>
        <w:spacing w:after="240"/>
        <w:ind w:left="0"/>
      </w:pPr>
      <w:r>
        <w:t>Un esempio della form di modifica è il seguente</w:t>
      </w:r>
    </w:p>
    <w:p w14:paraId="742FA490" w14:textId="77777777" w:rsidR="004506E3" w:rsidRDefault="000B139D" w:rsidP="00B2323A">
      <w:pPr>
        <w:spacing w:after="240"/>
        <w:ind w:left="0"/>
        <w:jc w:val="center"/>
      </w:pPr>
      <w:r>
        <w:rPr>
          <w:noProof/>
        </w:rPr>
        <w:pict w14:anchorId="069C7624">
          <v:shape id="Immagine 6" o:spid="_x0000_i1027" type="#_x0000_t75" style="width:404.35pt;height:362.35pt;visibility:visible">
            <v:imagedata r:id="rId15" o:title=""/>
          </v:shape>
        </w:pict>
      </w:r>
    </w:p>
    <w:p w14:paraId="62C917A7" w14:textId="77777777" w:rsidR="004506E3" w:rsidRDefault="004506E3" w:rsidP="004B4656">
      <w:pPr>
        <w:pStyle w:val="Titolo3"/>
        <w:tabs>
          <w:tab w:val="num" w:pos="-990"/>
        </w:tabs>
        <w:ind w:left="1134" w:hanging="708"/>
      </w:pPr>
      <w:bookmarkStart w:id="65" w:name="_Ref525806500"/>
      <w:bookmarkStart w:id="66" w:name="_Toc526169309"/>
      <w:bookmarkStart w:id="67" w:name="_Toc56065409"/>
      <w:r w:rsidRPr="00F10788">
        <w:lastRenderedPageBreak/>
        <w:t>FTW_</w:t>
      </w:r>
      <w:r w:rsidRPr="00F10788">
        <w:rPr>
          <w:rFonts w:cs="Arial"/>
          <w:szCs w:val="18"/>
        </w:rPr>
        <w:t>SANZ</w:t>
      </w:r>
      <w:r>
        <w:t>_</w:t>
      </w:r>
      <w:r w:rsidRPr="00F10788">
        <w:t>MON_</w:t>
      </w:r>
      <w:r>
        <w:t>IT_APP: “</w:t>
      </w:r>
      <w:bookmarkEnd w:id="65"/>
      <w:r>
        <w:t>Approvazione e notifica delle sanzioni da controllo in itinere”</w:t>
      </w:r>
      <w:bookmarkEnd w:id="66"/>
      <w:bookmarkEnd w:id="67"/>
    </w:p>
    <w:p w14:paraId="579D5EDF" w14:textId="77777777" w:rsidR="004506E3" w:rsidRDefault="004506E3" w:rsidP="004B4656">
      <w:pPr>
        <w:ind w:left="0"/>
      </w:pPr>
      <w:r>
        <w:t xml:space="preserve">La funzionalità di approvazione e modifica di una sanzione è disponibile solo per le procedure in stato </w:t>
      </w:r>
      <w:r>
        <w:rPr>
          <w:b/>
        </w:rPr>
        <w:t>Da approvare</w:t>
      </w:r>
      <w:r>
        <w:t>, durante questa fase il Direttore Generale Forma.Temp (anche tramite eventuali persone da esso abilitate) provvedono a verificare i dati delle sanzioni create dal sistema  e ad approvarle, inviando una notifica all’APL.</w:t>
      </w:r>
    </w:p>
    <w:p w14:paraId="4B4D7EDB" w14:textId="77777777" w:rsidR="004506E3" w:rsidRDefault="004506E3" w:rsidP="004B4656">
      <w:pPr>
        <w:ind w:left="0"/>
      </w:pPr>
      <w:r>
        <w:t>Si accede alla form di modifica dopo una ricerca sanzioni attraverso i link mostrati dalla notifica in Home Page.</w:t>
      </w:r>
    </w:p>
    <w:p w14:paraId="77087C56" w14:textId="77777777" w:rsidR="004506E3" w:rsidRDefault="004506E3" w:rsidP="004B4656">
      <w:pPr>
        <w:ind w:left="0"/>
      </w:pPr>
      <w:r>
        <w:t xml:space="preserve">La pagina mostrata è analoga alla pagina di modifica mostrata in precedenza, con la sola eccezione della sezione pulsanti, in questo caso, però, è permesso solo aggiungere note. </w:t>
      </w:r>
    </w:p>
    <w:p w14:paraId="1B96D4D9" w14:textId="77777777" w:rsidR="004506E3" w:rsidRDefault="004506E3" w:rsidP="004B4656">
      <w:pPr>
        <w:ind w:left="0"/>
      </w:pPr>
      <w:r>
        <w:t>Le azioni attivabili dalla pagina sono:</w:t>
      </w:r>
    </w:p>
    <w:p w14:paraId="04704800" w14:textId="77777777" w:rsidR="004506E3" w:rsidRDefault="004506E3" w:rsidP="008A4AA8">
      <w:pPr>
        <w:numPr>
          <w:ilvl w:val="0"/>
          <w:numId w:val="11"/>
        </w:numPr>
        <w:ind w:hanging="436"/>
      </w:pPr>
      <w:r>
        <w:rPr>
          <w:b/>
        </w:rPr>
        <w:t>Salva in bozza:</w:t>
      </w:r>
      <w:r>
        <w:t xml:space="preserve"> salva le note apportate mantenendo lo stato della sanzione </w:t>
      </w:r>
    </w:p>
    <w:p w14:paraId="6286E032" w14:textId="77777777" w:rsidR="004506E3" w:rsidRDefault="004506E3" w:rsidP="008A4AA8">
      <w:pPr>
        <w:numPr>
          <w:ilvl w:val="0"/>
          <w:numId w:val="11"/>
        </w:numPr>
        <w:ind w:hanging="436"/>
        <w:rPr>
          <w:b/>
        </w:rPr>
      </w:pPr>
      <w:r>
        <w:rPr>
          <w:b/>
        </w:rPr>
        <w:t xml:space="preserve">Annulla Modifiche:  </w:t>
      </w:r>
      <w:r>
        <w:t>annulla le note apportate mantenendo lo stato della sanzione</w:t>
      </w:r>
    </w:p>
    <w:p w14:paraId="6B53C0D8" w14:textId="77777777" w:rsidR="004506E3" w:rsidRDefault="004506E3" w:rsidP="008A4AA8">
      <w:pPr>
        <w:numPr>
          <w:ilvl w:val="0"/>
          <w:numId w:val="11"/>
        </w:numPr>
        <w:ind w:hanging="436"/>
        <w:rPr>
          <w:b/>
        </w:rPr>
      </w:pPr>
      <w:r>
        <w:rPr>
          <w:b/>
        </w:rPr>
        <w:t xml:space="preserve">Non Approvata: </w:t>
      </w:r>
      <w:r w:rsidRPr="00F623BF">
        <w:t>ri</w:t>
      </w:r>
      <w:r>
        <w:t xml:space="preserve">mette la sanzione </w:t>
      </w:r>
      <w:r>
        <w:rPr>
          <w:b/>
        </w:rPr>
        <w:t>In lavorazione</w:t>
      </w:r>
      <w:r>
        <w:t>, in questo caso è obbligatorio aggiungere una nota</w:t>
      </w:r>
    </w:p>
    <w:p w14:paraId="071A00C7" w14:textId="77777777" w:rsidR="004506E3" w:rsidRPr="00E54D2E" w:rsidRDefault="004506E3" w:rsidP="008A4AA8">
      <w:pPr>
        <w:numPr>
          <w:ilvl w:val="0"/>
          <w:numId w:val="11"/>
        </w:numPr>
        <w:ind w:hanging="436"/>
        <w:rPr>
          <w:b/>
        </w:rPr>
      </w:pPr>
      <w:r>
        <w:rPr>
          <w:b/>
        </w:rPr>
        <w:t xml:space="preserve">Approva e notifica sanzione: </w:t>
      </w:r>
      <w:r>
        <w:t>Applica la sanzione e ne invia notifica all’APL (si dettaglia l’attività in seguito)</w:t>
      </w:r>
    </w:p>
    <w:p w14:paraId="0B9C91C3" w14:textId="77777777" w:rsidR="004506E3" w:rsidRPr="00F623BF" w:rsidRDefault="004506E3" w:rsidP="008A4AA8">
      <w:pPr>
        <w:numPr>
          <w:ilvl w:val="0"/>
          <w:numId w:val="11"/>
        </w:numPr>
        <w:ind w:hanging="436"/>
        <w:rPr>
          <w:b/>
        </w:rPr>
      </w:pPr>
      <w:r>
        <w:rPr>
          <w:b/>
        </w:rPr>
        <w:t>Annulla Sanzione:</w:t>
      </w:r>
      <w:r>
        <w:t xml:space="preserve"> La sanzione viene annullata, in questo caso è obbligatorio aggiungere una nota</w:t>
      </w:r>
    </w:p>
    <w:p w14:paraId="1090938D" w14:textId="77777777" w:rsidR="004506E3" w:rsidRPr="00F623BF" w:rsidRDefault="004506E3" w:rsidP="00F623BF">
      <w:pPr>
        <w:ind w:left="0"/>
      </w:pPr>
      <w:r w:rsidRPr="00F623BF">
        <w:t xml:space="preserve">La </w:t>
      </w:r>
      <w:r>
        <w:t xml:space="preserve">sezione include il link </w:t>
      </w:r>
      <w:r>
        <w:rPr>
          <w:b/>
          <w:i/>
        </w:rPr>
        <w:t>Verifica documento di notifica</w:t>
      </w:r>
      <w:r>
        <w:t xml:space="preserve"> che permette di scaricare una versione in bozza del documento che sarà inviato all’APL per la notifica per verifica.</w:t>
      </w:r>
    </w:p>
    <w:p w14:paraId="1579340F" w14:textId="77777777" w:rsidR="004506E3" w:rsidRPr="00F623BF" w:rsidRDefault="004506E3" w:rsidP="00F623BF">
      <w:pPr>
        <w:ind w:left="0"/>
      </w:pPr>
    </w:p>
    <w:p w14:paraId="65CEE0E3" w14:textId="77777777" w:rsidR="004506E3" w:rsidRDefault="004506E3" w:rsidP="004B4656">
      <w:pPr>
        <w:ind w:left="0"/>
        <w:rPr>
          <w:b/>
          <w:u w:val="single"/>
        </w:rPr>
      </w:pPr>
      <w:r>
        <w:rPr>
          <w:b/>
          <w:u w:val="single"/>
        </w:rPr>
        <w:t>Applicazione della sanzione</w:t>
      </w:r>
      <w:r w:rsidRPr="00D45A50">
        <w:rPr>
          <w:b/>
          <w:u w:val="single"/>
        </w:rPr>
        <w:t xml:space="preserve"> </w:t>
      </w:r>
    </w:p>
    <w:p w14:paraId="4C966292" w14:textId="77777777" w:rsidR="004506E3" w:rsidRDefault="004506E3" w:rsidP="004B4656">
      <w:pPr>
        <w:ind w:left="0"/>
      </w:pPr>
      <w:r w:rsidRPr="00562E49">
        <w:t>L</w:t>
      </w:r>
      <w:r>
        <w:t xml:space="preserve">e operazioni da effettuare in sede di applicazione della sanzione a seguito di un controllo in itinere dipendono dalla modalità di applicazione e dallo stato del progetto nel momento in cui viene applicata la sanzione stessa. </w:t>
      </w:r>
    </w:p>
    <w:p w14:paraId="4050496A" w14:textId="77777777" w:rsidR="004506E3" w:rsidRPr="00395B06" w:rsidRDefault="004506E3" w:rsidP="004B4656">
      <w:pPr>
        <w:ind w:left="0"/>
      </w:pPr>
      <w:r w:rsidRPr="00395B06">
        <w:t xml:space="preserve">Tutte le sanzioni prevedono una </w:t>
      </w:r>
      <w:r w:rsidRPr="00395B06">
        <w:rPr>
          <w:b/>
          <w:i/>
        </w:rPr>
        <w:t>notifica al processo di gestione del conto formazione</w:t>
      </w:r>
      <w:r w:rsidRPr="00395B06">
        <w:t xml:space="preserve">. Per i progetti già rendicontati è prevista una ulteriore </w:t>
      </w:r>
      <w:r w:rsidRPr="00395B06">
        <w:rPr>
          <w:b/>
          <w:i/>
        </w:rPr>
        <w:t>notifica al processo Gamma Enterprise</w:t>
      </w:r>
    </w:p>
    <w:p w14:paraId="631D4132" w14:textId="77777777" w:rsidR="004506E3" w:rsidRPr="00562E49" w:rsidRDefault="004506E3" w:rsidP="004B4656">
      <w:pPr>
        <w:ind w:left="0"/>
      </w:pPr>
      <w:r>
        <w:tab/>
      </w:r>
    </w:p>
    <w:p w14:paraId="745B0542" w14:textId="77777777" w:rsidR="004506E3" w:rsidRPr="00D45A50" w:rsidRDefault="004506E3" w:rsidP="004B4656">
      <w:pPr>
        <w:ind w:left="0"/>
        <w:rPr>
          <w:b/>
          <w:u w:val="single"/>
        </w:rPr>
      </w:pPr>
      <w:r>
        <w:rPr>
          <w:b/>
          <w:u w:val="single"/>
        </w:rPr>
        <w:t>N</w:t>
      </w:r>
      <w:r w:rsidRPr="00D45A50">
        <w:rPr>
          <w:b/>
          <w:u w:val="single"/>
        </w:rPr>
        <w:t>otifica</w:t>
      </w:r>
      <w:r>
        <w:rPr>
          <w:b/>
          <w:u w:val="single"/>
        </w:rPr>
        <w:t xml:space="preserve"> della sanzione al soggetto</w:t>
      </w:r>
    </w:p>
    <w:p w14:paraId="62E5BCF8" w14:textId="77777777" w:rsidR="004506E3" w:rsidRDefault="004506E3" w:rsidP="004B4656">
      <w:pPr>
        <w:ind w:left="0"/>
      </w:pPr>
      <w:r>
        <w:t>In fase di approvazione della sanzione viene generato un documento PDF che viene digitalmente firmato dalla direzione ed inviato alla PEC dell’APL tramite la PEC della  Direzione Generale.</w:t>
      </w:r>
    </w:p>
    <w:p w14:paraId="228F6A03" w14:textId="77777777" w:rsidR="004506E3" w:rsidRDefault="004506E3" w:rsidP="004B4656">
      <w:pPr>
        <w:ind w:left="0"/>
      </w:pPr>
      <w:r>
        <w:t xml:space="preserve">Il documento generato va protocollato ed archiviato attraverso il sistema documentale Auriga. </w:t>
      </w:r>
    </w:p>
    <w:p w14:paraId="72E2A87D" w14:textId="77777777" w:rsidR="004506E3" w:rsidRPr="00F07401" w:rsidRDefault="004506E3" w:rsidP="004B4656">
      <w:pPr>
        <w:ind w:left="0"/>
        <w:rPr>
          <w:b/>
        </w:rPr>
      </w:pPr>
      <w:r>
        <w:t xml:space="preserve">Al termine dell’attività la sanzione passa </w:t>
      </w:r>
      <w:r w:rsidR="00961C53">
        <w:t>nello stato</w:t>
      </w:r>
      <w:r>
        <w:t xml:space="preserve"> </w:t>
      </w:r>
      <w:r>
        <w:rPr>
          <w:b/>
        </w:rPr>
        <w:t>Notificata</w:t>
      </w:r>
      <w:r>
        <w:t xml:space="preserve"> o </w:t>
      </w:r>
      <w:r>
        <w:rPr>
          <w:b/>
        </w:rPr>
        <w:t>Annullata</w:t>
      </w:r>
    </w:p>
    <w:p w14:paraId="7C66B479" w14:textId="77777777" w:rsidR="004506E3" w:rsidRDefault="004506E3" w:rsidP="004B4656">
      <w:pPr>
        <w:ind w:left="0"/>
      </w:pPr>
    </w:p>
    <w:p w14:paraId="0B2689E9" w14:textId="77777777" w:rsidR="004506E3" w:rsidRDefault="004506E3" w:rsidP="004B4656">
      <w:pPr>
        <w:ind w:left="0"/>
      </w:pPr>
    </w:p>
    <w:p w14:paraId="60855E2C" w14:textId="77777777" w:rsidR="004506E3" w:rsidRDefault="004506E3" w:rsidP="004B4656">
      <w:pPr>
        <w:ind w:left="0"/>
      </w:pPr>
    </w:p>
    <w:p w14:paraId="777AB677" w14:textId="77777777" w:rsidR="004506E3" w:rsidRDefault="004506E3" w:rsidP="004B4656">
      <w:pPr>
        <w:ind w:left="0"/>
      </w:pPr>
    </w:p>
    <w:p w14:paraId="39B6F66E" w14:textId="77777777" w:rsidR="004506E3" w:rsidRDefault="004506E3" w:rsidP="004B4656">
      <w:pPr>
        <w:ind w:left="0"/>
      </w:pPr>
    </w:p>
    <w:p w14:paraId="3B18B5E6" w14:textId="77777777" w:rsidR="004506E3" w:rsidRDefault="004506E3" w:rsidP="004B4656">
      <w:pPr>
        <w:ind w:left="0"/>
      </w:pPr>
    </w:p>
    <w:p w14:paraId="3E070D86" w14:textId="77777777" w:rsidR="004506E3" w:rsidRDefault="004506E3" w:rsidP="004B4656">
      <w:pPr>
        <w:ind w:left="0"/>
      </w:pPr>
    </w:p>
    <w:p w14:paraId="2F9EA6C5" w14:textId="77777777" w:rsidR="004506E3" w:rsidRDefault="004506E3" w:rsidP="004B4656">
      <w:pPr>
        <w:ind w:left="0"/>
      </w:pPr>
    </w:p>
    <w:p w14:paraId="7470AC47" w14:textId="77777777" w:rsidR="004506E3" w:rsidRDefault="004506E3" w:rsidP="004B4656">
      <w:pPr>
        <w:ind w:left="0"/>
      </w:pPr>
    </w:p>
    <w:p w14:paraId="218E2265" w14:textId="77777777" w:rsidR="004506E3" w:rsidRDefault="004506E3" w:rsidP="004B4656">
      <w:pPr>
        <w:ind w:left="0"/>
      </w:pPr>
      <w:r>
        <w:lastRenderedPageBreak/>
        <w:t>Un esempio della form di approvazione è il seguente</w:t>
      </w:r>
    </w:p>
    <w:p w14:paraId="64CA473E" w14:textId="77777777" w:rsidR="004506E3" w:rsidRDefault="004506E3" w:rsidP="004B4656">
      <w:pPr>
        <w:ind w:left="0"/>
      </w:pPr>
    </w:p>
    <w:p w14:paraId="3F1C0B76" w14:textId="77777777" w:rsidR="004506E3" w:rsidRDefault="000B139D" w:rsidP="00B2323A">
      <w:pPr>
        <w:ind w:left="0"/>
        <w:jc w:val="center"/>
      </w:pPr>
      <w:r>
        <w:rPr>
          <w:noProof/>
        </w:rPr>
        <w:pict w14:anchorId="3B6CE7DE">
          <v:shape id="Immagine 7" o:spid="_x0000_i1028" type="#_x0000_t75" style="width:339.35pt;height:254pt;visibility:visible">
            <v:imagedata r:id="rId16" o:title=""/>
          </v:shape>
        </w:pict>
      </w:r>
    </w:p>
    <w:p w14:paraId="31F083F6" w14:textId="77777777" w:rsidR="004506E3" w:rsidRDefault="004506E3" w:rsidP="00B2323A">
      <w:pPr>
        <w:ind w:left="0"/>
        <w:jc w:val="center"/>
      </w:pPr>
    </w:p>
    <w:p w14:paraId="730342E4" w14:textId="77777777" w:rsidR="004506E3" w:rsidRDefault="004506E3" w:rsidP="005478FD">
      <w:pPr>
        <w:pStyle w:val="Titolo3"/>
        <w:tabs>
          <w:tab w:val="num" w:pos="-990"/>
        </w:tabs>
        <w:ind w:left="1134" w:hanging="708"/>
      </w:pPr>
      <w:bookmarkStart w:id="68" w:name="_Toc56065410"/>
      <w:r w:rsidRPr="00F10788">
        <w:t>FTW_</w:t>
      </w:r>
      <w:r w:rsidRPr="00F10788">
        <w:rPr>
          <w:rFonts w:cs="Arial"/>
          <w:szCs w:val="18"/>
        </w:rPr>
        <w:t>SANZ</w:t>
      </w:r>
      <w:r>
        <w:t>_</w:t>
      </w:r>
      <w:r w:rsidRPr="00F10788">
        <w:t>MON_</w:t>
      </w:r>
      <w:r>
        <w:t>IT_RIC: “Ricerca sanzione in itinere”</w:t>
      </w:r>
      <w:bookmarkEnd w:id="68"/>
    </w:p>
    <w:p w14:paraId="5F2A0C74" w14:textId="77777777" w:rsidR="004506E3" w:rsidRDefault="004506E3" w:rsidP="00C00277">
      <w:pPr>
        <w:ind w:left="0"/>
      </w:pPr>
      <w:r>
        <w:t>Questa funzionalità permette la ricerca di sanzioni nel caso specifico delle sanzioni da controllo in itinere. Si accede alla funzionalità attraverso la voce “Controlli in itinere” della voce “Sanzioni” del menu principale. La pagina di ricerca estende la form di ricerca generica includendo filtri di ricerca specifici del controllo. La form prevedrà:</w:t>
      </w:r>
    </w:p>
    <w:p w14:paraId="6B2CA012" w14:textId="77777777" w:rsidR="004506E3" w:rsidRDefault="004506E3" w:rsidP="00884EA8">
      <w:pPr>
        <w:numPr>
          <w:ilvl w:val="0"/>
          <w:numId w:val="18"/>
        </w:numPr>
      </w:pPr>
      <w:r>
        <w:t>una sezione filtro per i dati dell’ApL</w:t>
      </w:r>
    </w:p>
    <w:p w14:paraId="2A05BBE4" w14:textId="77777777" w:rsidR="004506E3" w:rsidRDefault="004506E3" w:rsidP="00C00277">
      <w:pPr>
        <w:ind w:left="0"/>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52138F2D" w14:textId="77777777" w:rsidTr="00A62A80">
        <w:tc>
          <w:tcPr>
            <w:tcW w:w="2694" w:type="dxa"/>
          </w:tcPr>
          <w:p w14:paraId="3905DC4A" w14:textId="77777777" w:rsidR="004506E3" w:rsidRPr="00003904" w:rsidRDefault="004506E3" w:rsidP="00A62A80">
            <w:pPr>
              <w:spacing w:before="0"/>
              <w:ind w:left="0"/>
              <w:rPr>
                <w:b/>
              </w:rPr>
            </w:pPr>
            <w:r w:rsidRPr="00003904">
              <w:rPr>
                <w:b/>
              </w:rPr>
              <w:t>Nome Campo</w:t>
            </w:r>
          </w:p>
        </w:tc>
        <w:tc>
          <w:tcPr>
            <w:tcW w:w="1701" w:type="dxa"/>
          </w:tcPr>
          <w:p w14:paraId="30E0E125" w14:textId="77777777" w:rsidR="004506E3" w:rsidRPr="00003904" w:rsidRDefault="004506E3" w:rsidP="00A62A80">
            <w:pPr>
              <w:spacing w:before="0"/>
              <w:ind w:left="0"/>
              <w:rPr>
                <w:b/>
              </w:rPr>
            </w:pPr>
            <w:r w:rsidRPr="00003904">
              <w:rPr>
                <w:b/>
              </w:rPr>
              <w:t>Tipologia Campo</w:t>
            </w:r>
          </w:p>
        </w:tc>
        <w:tc>
          <w:tcPr>
            <w:tcW w:w="1701" w:type="dxa"/>
          </w:tcPr>
          <w:p w14:paraId="3E2A0F40" w14:textId="77777777" w:rsidR="004506E3" w:rsidRPr="00003904" w:rsidRDefault="004506E3" w:rsidP="00A62A80">
            <w:pPr>
              <w:spacing w:before="0"/>
              <w:ind w:left="0"/>
              <w:rPr>
                <w:b/>
              </w:rPr>
            </w:pPr>
            <w:r w:rsidRPr="00003904">
              <w:rPr>
                <w:b/>
              </w:rPr>
              <w:t>Obbligatorio SI/NO</w:t>
            </w:r>
          </w:p>
        </w:tc>
        <w:tc>
          <w:tcPr>
            <w:tcW w:w="3039" w:type="dxa"/>
          </w:tcPr>
          <w:p w14:paraId="6E97D6AD" w14:textId="77777777" w:rsidR="004506E3" w:rsidRPr="00003904" w:rsidRDefault="004506E3" w:rsidP="00A62A80">
            <w:pPr>
              <w:spacing w:before="0"/>
              <w:ind w:left="0"/>
              <w:rPr>
                <w:b/>
              </w:rPr>
            </w:pPr>
            <w:r w:rsidRPr="00003904">
              <w:rPr>
                <w:b/>
              </w:rPr>
              <w:t>Note</w:t>
            </w:r>
          </w:p>
        </w:tc>
      </w:tr>
      <w:tr w:rsidR="004506E3" w14:paraId="2D0F5A16" w14:textId="77777777" w:rsidTr="00A62A80">
        <w:tc>
          <w:tcPr>
            <w:tcW w:w="2694" w:type="dxa"/>
          </w:tcPr>
          <w:p w14:paraId="53689394" w14:textId="77777777" w:rsidR="004506E3" w:rsidRDefault="004506E3" w:rsidP="00A62A80">
            <w:pPr>
              <w:spacing w:before="0"/>
              <w:ind w:left="0"/>
            </w:pPr>
            <w:r>
              <w:t>Denominazione</w:t>
            </w:r>
          </w:p>
        </w:tc>
        <w:tc>
          <w:tcPr>
            <w:tcW w:w="1701" w:type="dxa"/>
          </w:tcPr>
          <w:p w14:paraId="6DF2739F" w14:textId="77777777" w:rsidR="004506E3" w:rsidRDefault="004506E3" w:rsidP="00A62A80">
            <w:pPr>
              <w:spacing w:before="0"/>
              <w:ind w:left="0"/>
            </w:pPr>
            <w:r>
              <w:t>Testo</w:t>
            </w:r>
          </w:p>
        </w:tc>
        <w:tc>
          <w:tcPr>
            <w:tcW w:w="1701" w:type="dxa"/>
          </w:tcPr>
          <w:p w14:paraId="094A9952" w14:textId="77777777" w:rsidR="004506E3" w:rsidRDefault="004506E3" w:rsidP="00A62A80">
            <w:pPr>
              <w:spacing w:before="0"/>
              <w:ind w:left="0"/>
              <w:jc w:val="center"/>
            </w:pPr>
            <w:r>
              <w:t>NO</w:t>
            </w:r>
          </w:p>
        </w:tc>
        <w:tc>
          <w:tcPr>
            <w:tcW w:w="3039" w:type="dxa"/>
          </w:tcPr>
          <w:p w14:paraId="0DE88A53" w14:textId="77777777" w:rsidR="004506E3" w:rsidRPr="00D37A7E" w:rsidRDefault="004506E3" w:rsidP="00A62A80">
            <w:pPr>
              <w:spacing w:before="0"/>
              <w:ind w:left="0"/>
              <w:jc w:val="left"/>
              <w:rPr>
                <w:color w:val="FF0000"/>
              </w:rPr>
            </w:pPr>
          </w:p>
        </w:tc>
      </w:tr>
      <w:tr w:rsidR="004506E3" w14:paraId="351D0084" w14:textId="77777777" w:rsidTr="00A62A80">
        <w:tc>
          <w:tcPr>
            <w:tcW w:w="2694" w:type="dxa"/>
          </w:tcPr>
          <w:p w14:paraId="40FFBFDB" w14:textId="77777777" w:rsidR="004506E3" w:rsidRDefault="004506E3" w:rsidP="00A62A80">
            <w:pPr>
              <w:spacing w:before="0"/>
              <w:ind w:left="0"/>
            </w:pPr>
            <w:r>
              <w:t>Codice Fiscale</w:t>
            </w:r>
          </w:p>
        </w:tc>
        <w:tc>
          <w:tcPr>
            <w:tcW w:w="1701" w:type="dxa"/>
          </w:tcPr>
          <w:p w14:paraId="2E700170" w14:textId="77777777" w:rsidR="004506E3" w:rsidRDefault="004506E3" w:rsidP="00A62A80">
            <w:pPr>
              <w:spacing w:before="0"/>
              <w:ind w:left="0"/>
            </w:pPr>
            <w:r>
              <w:t>Testo</w:t>
            </w:r>
          </w:p>
        </w:tc>
        <w:tc>
          <w:tcPr>
            <w:tcW w:w="1701" w:type="dxa"/>
          </w:tcPr>
          <w:p w14:paraId="19F3E71A" w14:textId="77777777" w:rsidR="004506E3" w:rsidRDefault="004506E3" w:rsidP="00A62A80">
            <w:pPr>
              <w:spacing w:before="0"/>
              <w:ind w:left="0"/>
              <w:jc w:val="center"/>
            </w:pPr>
            <w:r>
              <w:t>NO</w:t>
            </w:r>
          </w:p>
        </w:tc>
        <w:tc>
          <w:tcPr>
            <w:tcW w:w="3039" w:type="dxa"/>
          </w:tcPr>
          <w:p w14:paraId="3CF599E0" w14:textId="77777777" w:rsidR="004506E3" w:rsidRDefault="004506E3" w:rsidP="00A62A80">
            <w:pPr>
              <w:spacing w:before="0"/>
              <w:ind w:left="0"/>
              <w:jc w:val="left"/>
            </w:pPr>
          </w:p>
        </w:tc>
      </w:tr>
      <w:tr w:rsidR="004506E3" w14:paraId="1358978D" w14:textId="77777777" w:rsidTr="00A62A80">
        <w:tc>
          <w:tcPr>
            <w:tcW w:w="2694" w:type="dxa"/>
          </w:tcPr>
          <w:p w14:paraId="34A98F23" w14:textId="77777777" w:rsidR="004506E3" w:rsidRDefault="004506E3" w:rsidP="00A62A80">
            <w:pPr>
              <w:spacing w:before="0"/>
              <w:ind w:left="0"/>
            </w:pPr>
            <w:r>
              <w:t>Partita IVA</w:t>
            </w:r>
          </w:p>
        </w:tc>
        <w:tc>
          <w:tcPr>
            <w:tcW w:w="1701" w:type="dxa"/>
          </w:tcPr>
          <w:p w14:paraId="67E4FA9E" w14:textId="77777777" w:rsidR="004506E3" w:rsidRDefault="004506E3" w:rsidP="00A62A80">
            <w:pPr>
              <w:spacing w:before="0"/>
              <w:ind w:left="0"/>
            </w:pPr>
            <w:r>
              <w:t>Testo</w:t>
            </w:r>
          </w:p>
        </w:tc>
        <w:tc>
          <w:tcPr>
            <w:tcW w:w="1701" w:type="dxa"/>
          </w:tcPr>
          <w:p w14:paraId="566F757C" w14:textId="77777777" w:rsidR="004506E3" w:rsidRDefault="004506E3" w:rsidP="00A62A80">
            <w:pPr>
              <w:spacing w:before="0"/>
              <w:ind w:left="0"/>
              <w:jc w:val="center"/>
            </w:pPr>
            <w:r>
              <w:t>NO</w:t>
            </w:r>
          </w:p>
        </w:tc>
        <w:tc>
          <w:tcPr>
            <w:tcW w:w="3039" w:type="dxa"/>
          </w:tcPr>
          <w:p w14:paraId="0CFAFA14" w14:textId="77777777" w:rsidR="004506E3" w:rsidRDefault="004506E3" w:rsidP="00A62A80">
            <w:pPr>
              <w:spacing w:before="0"/>
              <w:ind w:left="0"/>
              <w:jc w:val="left"/>
            </w:pPr>
          </w:p>
        </w:tc>
      </w:tr>
    </w:tbl>
    <w:p w14:paraId="48BABE3C" w14:textId="77777777" w:rsidR="004506E3" w:rsidRDefault="004506E3" w:rsidP="00C00277"/>
    <w:p w14:paraId="3F20DE9C" w14:textId="77777777" w:rsidR="004506E3" w:rsidRDefault="004506E3" w:rsidP="00C00277">
      <w:pPr>
        <w:numPr>
          <w:ilvl w:val="0"/>
          <w:numId w:val="18"/>
        </w:numPr>
      </w:pPr>
      <w:r>
        <w:t>una sezione filtro per i dati del progetto</w:t>
      </w:r>
    </w:p>
    <w:p w14:paraId="6B08E634" w14:textId="77777777" w:rsidR="004506E3" w:rsidRDefault="004506E3" w:rsidP="00C00277">
      <w:pPr>
        <w:ind w:left="0"/>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5A727F93" w14:textId="77777777" w:rsidTr="00A62A80">
        <w:tc>
          <w:tcPr>
            <w:tcW w:w="2694" w:type="dxa"/>
          </w:tcPr>
          <w:p w14:paraId="4F74496F" w14:textId="77777777" w:rsidR="004506E3" w:rsidRPr="00003904" w:rsidRDefault="004506E3" w:rsidP="00A62A80">
            <w:pPr>
              <w:spacing w:before="0"/>
              <w:ind w:left="0"/>
              <w:rPr>
                <w:b/>
              </w:rPr>
            </w:pPr>
            <w:r w:rsidRPr="00003904">
              <w:rPr>
                <w:b/>
              </w:rPr>
              <w:t>Nome Campo</w:t>
            </w:r>
          </w:p>
        </w:tc>
        <w:tc>
          <w:tcPr>
            <w:tcW w:w="1701" w:type="dxa"/>
          </w:tcPr>
          <w:p w14:paraId="3B31FA92" w14:textId="77777777" w:rsidR="004506E3" w:rsidRPr="00003904" w:rsidRDefault="004506E3" w:rsidP="00A62A80">
            <w:pPr>
              <w:spacing w:before="0"/>
              <w:ind w:left="0"/>
              <w:rPr>
                <w:b/>
              </w:rPr>
            </w:pPr>
            <w:r w:rsidRPr="00003904">
              <w:rPr>
                <w:b/>
              </w:rPr>
              <w:t>Tipologia Campo</w:t>
            </w:r>
          </w:p>
        </w:tc>
        <w:tc>
          <w:tcPr>
            <w:tcW w:w="1701" w:type="dxa"/>
          </w:tcPr>
          <w:p w14:paraId="07668550" w14:textId="77777777" w:rsidR="004506E3" w:rsidRPr="00003904" w:rsidRDefault="004506E3" w:rsidP="00A62A80">
            <w:pPr>
              <w:spacing w:before="0"/>
              <w:ind w:left="0"/>
              <w:rPr>
                <w:b/>
              </w:rPr>
            </w:pPr>
            <w:r w:rsidRPr="00003904">
              <w:rPr>
                <w:b/>
              </w:rPr>
              <w:t>Obbligatorio SI/NO</w:t>
            </w:r>
          </w:p>
        </w:tc>
        <w:tc>
          <w:tcPr>
            <w:tcW w:w="3039" w:type="dxa"/>
          </w:tcPr>
          <w:p w14:paraId="0315127A" w14:textId="77777777" w:rsidR="004506E3" w:rsidRPr="00003904" w:rsidRDefault="004506E3" w:rsidP="00A62A80">
            <w:pPr>
              <w:spacing w:before="0"/>
              <w:ind w:left="0"/>
              <w:rPr>
                <w:b/>
              </w:rPr>
            </w:pPr>
            <w:r w:rsidRPr="00003904">
              <w:rPr>
                <w:b/>
              </w:rPr>
              <w:t>Note</w:t>
            </w:r>
          </w:p>
        </w:tc>
      </w:tr>
      <w:tr w:rsidR="004506E3" w14:paraId="59F169A4" w14:textId="77777777" w:rsidTr="00A62A80">
        <w:tc>
          <w:tcPr>
            <w:tcW w:w="2694" w:type="dxa"/>
          </w:tcPr>
          <w:p w14:paraId="75951F84" w14:textId="77777777" w:rsidR="004506E3" w:rsidRDefault="004506E3" w:rsidP="00A62A80">
            <w:pPr>
              <w:spacing w:before="0"/>
              <w:ind w:left="0"/>
            </w:pPr>
            <w:r>
              <w:t>Codice progetto</w:t>
            </w:r>
          </w:p>
        </w:tc>
        <w:tc>
          <w:tcPr>
            <w:tcW w:w="1701" w:type="dxa"/>
          </w:tcPr>
          <w:p w14:paraId="74E6F81F" w14:textId="77777777" w:rsidR="004506E3" w:rsidRDefault="004506E3" w:rsidP="00A62A80">
            <w:pPr>
              <w:spacing w:before="0"/>
              <w:ind w:left="0"/>
            </w:pPr>
            <w:r>
              <w:t>Testo</w:t>
            </w:r>
          </w:p>
        </w:tc>
        <w:tc>
          <w:tcPr>
            <w:tcW w:w="1701" w:type="dxa"/>
          </w:tcPr>
          <w:p w14:paraId="5BC9B020" w14:textId="77777777" w:rsidR="004506E3" w:rsidRDefault="004506E3" w:rsidP="00A62A80">
            <w:pPr>
              <w:spacing w:before="0"/>
              <w:ind w:left="0"/>
              <w:jc w:val="center"/>
            </w:pPr>
            <w:r>
              <w:t>NO</w:t>
            </w:r>
          </w:p>
        </w:tc>
        <w:tc>
          <w:tcPr>
            <w:tcW w:w="3039" w:type="dxa"/>
          </w:tcPr>
          <w:p w14:paraId="6376A6FF" w14:textId="77777777" w:rsidR="004506E3" w:rsidRDefault="004506E3" w:rsidP="00A62A80">
            <w:pPr>
              <w:spacing w:before="0"/>
              <w:ind w:left="0"/>
              <w:jc w:val="left"/>
            </w:pPr>
          </w:p>
        </w:tc>
      </w:tr>
      <w:tr w:rsidR="004506E3" w14:paraId="37A2F503" w14:textId="77777777" w:rsidTr="00A62A80">
        <w:tc>
          <w:tcPr>
            <w:tcW w:w="2694" w:type="dxa"/>
          </w:tcPr>
          <w:p w14:paraId="1D6E8CBA" w14:textId="77777777" w:rsidR="004506E3" w:rsidRDefault="004506E3" w:rsidP="00A62A80">
            <w:pPr>
              <w:spacing w:before="0"/>
              <w:ind w:left="0"/>
            </w:pPr>
            <w:r>
              <w:t>Descrizione</w:t>
            </w:r>
          </w:p>
        </w:tc>
        <w:tc>
          <w:tcPr>
            <w:tcW w:w="1701" w:type="dxa"/>
          </w:tcPr>
          <w:p w14:paraId="35196E5F" w14:textId="77777777" w:rsidR="004506E3" w:rsidRDefault="004506E3" w:rsidP="00A62A80">
            <w:pPr>
              <w:spacing w:before="0"/>
              <w:ind w:left="0"/>
            </w:pPr>
            <w:r>
              <w:t>Data</w:t>
            </w:r>
          </w:p>
        </w:tc>
        <w:tc>
          <w:tcPr>
            <w:tcW w:w="1701" w:type="dxa"/>
          </w:tcPr>
          <w:p w14:paraId="2BAC1232" w14:textId="77777777" w:rsidR="004506E3" w:rsidRDefault="004506E3" w:rsidP="00A62A80">
            <w:pPr>
              <w:spacing w:before="0"/>
              <w:ind w:left="0"/>
              <w:jc w:val="center"/>
            </w:pPr>
            <w:r>
              <w:t>NO</w:t>
            </w:r>
          </w:p>
        </w:tc>
        <w:tc>
          <w:tcPr>
            <w:tcW w:w="3039" w:type="dxa"/>
          </w:tcPr>
          <w:p w14:paraId="0342E049" w14:textId="77777777" w:rsidR="004506E3" w:rsidRDefault="004506E3" w:rsidP="00A62A80">
            <w:pPr>
              <w:spacing w:before="0"/>
              <w:ind w:left="0"/>
              <w:jc w:val="left"/>
            </w:pPr>
          </w:p>
        </w:tc>
      </w:tr>
    </w:tbl>
    <w:p w14:paraId="019E392E" w14:textId="77777777" w:rsidR="004506E3" w:rsidRDefault="004506E3" w:rsidP="00C00277"/>
    <w:p w14:paraId="2E044FF6" w14:textId="77777777" w:rsidR="004506E3" w:rsidRDefault="004506E3" w:rsidP="00C00277"/>
    <w:p w14:paraId="767C5753" w14:textId="77777777" w:rsidR="004506E3" w:rsidRDefault="004506E3" w:rsidP="00C00277"/>
    <w:p w14:paraId="1B2EF105" w14:textId="77777777" w:rsidR="004506E3" w:rsidRDefault="004506E3" w:rsidP="00C00277">
      <w:pPr>
        <w:numPr>
          <w:ilvl w:val="0"/>
          <w:numId w:val="18"/>
        </w:numPr>
      </w:pPr>
      <w:r>
        <w:lastRenderedPageBreak/>
        <w:t>una sezione filtro per i dati generici della sanzione</w:t>
      </w:r>
    </w:p>
    <w:p w14:paraId="72E11139" w14:textId="77777777" w:rsidR="004506E3" w:rsidRDefault="004506E3" w:rsidP="00C0027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1C215F4C" w14:textId="77777777" w:rsidTr="00A62A80">
        <w:tc>
          <w:tcPr>
            <w:tcW w:w="2694" w:type="dxa"/>
          </w:tcPr>
          <w:p w14:paraId="3F5EB1B1" w14:textId="77777777" w:rsidR="004506E3" w:rsidRPr="00003904" w:rsidRDefault="004506E3" w:rsidP="00A62A80">
            <w:pPr>
              <w:spacing w:before="0"/>
              <w:ind w:left="0"/>
              <w:rPr>
                <w:b/>
              </w:rPr>
            </w:pPr>
            <w:r w:rsidRPr="00003904">
              <w:rPr>
                <w:b/>
              </w:rPr>
              <w:t>Nome Campo</w:t>
            </w:r>
          </w:p>
        </w:tc>
        <w:tc>
          <w:tcPr>
            <w:tcW w:w="1701" w:type="dxa"/>
          </w:tcPr>
          <w:p w14:paraId="2ED3A20D" w14:textId="77777777" w:rsidR="004506E3" w:rsidRPr="00003904" w:rsidRDefault="004506E3" w:rsidP="00A62A80">
            <w:pPr>
              <w:spacing w:before="0"/>
              <w:ind w:left="0"/>
              <w:rPr>
                <w:b/>
              </w:rPr>
            </w:pPr>
            <w:r w:rsidRPr="00003904">
              <w:rPr>
                <w:b/>
              </w:rPr>
              <w:t>Tipologia Campo</w:t>
            </w:r>
          </w:p>
        </w:tc>
        <w:tc>
          <w:tcPr>
            <w:tcW w:w="1701" w:type="dxa"/>
          </w:tcPr>
          <w:p w14:paraId="07FCA2E5" w14:textId="77777777" w:rsidR="004506E3" w:rsidRPr="00003904" w:rsidRDefault="004506E3" w:rsidP="00A62A80">
            <w:pPr>
              <w:spacing w:before="0"/>
              <w:ind w:left="0"/>
              <w:rPr>
                <w:b/>
              </w:rPr>
            </w:pPr>
            <w:r w:rsidRPr="00003904">
              <w:rPr>
                <w:b/>
              </w:rPr>
              <w:t>Obbligatorio SI/NO</w:t>
            </w:r>
          </w:p>
        </w:tc>
        <w:tc>
          <w:tcPr>
            <w:tcW w:w="3039" w:type="dxa"/>
          </w:tcPr>
          <w:p w14:paraId="0201DA53" w14:textId="77777777" w:rsidR="004506E3" w:rsidRPr="00003904" w:rsidRDefault="004506E3" w:rsidP="00A62A80">
            <w:pPr>
              <w:spacing w:before="0"/>
              <w:ind w:left="0"/>
              <w:rPr>
                <w:b/>
              </w:rPr>
            </w:pPr>
            <w:r w:rsidRPr="00003904">
              <w:rPr>
                <w:b/>
              </w:rPr>
              <w:t>Note</w:t>
            </w:r>
          </w:p>
        </w:tc>
      </w:tr>
      <w:tr w:rsidR="004506E3" w14:paraId="67945C3C" w14:textId="77777777" w:rsidTr="00A62A80">
        <w:tc>
          <w:tcPr>
            <w:tcW w:w="2694" w:type="dxa"/>
          </w:tcPr>
          <w:p w14:paraId="4751A27B" w14:textId="77777777" w:rsidR="004506E3" w:rsidRDefault="004506E3" w:rsidP="00A62A80">
            <w:pPr>
              <w:spacing w:before="0"/>
              <w:ind w:left="0"/>
            </w:pPr>
            <w:r>
              <w:t>Descrizione</w:t>
            </w:r>
          </w:p>
        </w:tc>
        <w:tc>
          <w:tcPr>
            <w:tcW w:w="1701" w:type="dxa"/>
          </w:tcPr>
          <w:p w14:paraId="21D3182F" w14:textId="77777777" w:rsidR="004506E3" w:rsidRDefault="004506E3" w:rsidP="00A62A80">
            <w:pPr>
              <w:spacing w:before="0"/>
              <w:ind w:left="0"/>
            </w:pPr>
            <w:r>
              <w:t>Testo</w:t>
            </w:r>
          </w:p>
        </w:tc>
        <w:tc>
          <w:tcPr>
            <w:tcW w:w="1701" w:type="dxa"/>
          </w:tcPr>
          <w:p w14:paraId="3A539233" w14:textId="77777777" w:rsidR="004506E3" w:rsidRDefault="004506E3" w:rsidP="00A62A80">
            <w:pPr>
              <w:spacing w:before="0"/>
              <w:ind w:left="0"/>
              <w:jc w:val="center"/>
            </w:pPr>
            <w:r>
              <w:t>NO</w:t>
            </w:r>
          </w:p>
        </w:tc>
        <w:tc>
          <w:tcPr>
            <w:tcW w:w="3039" w:type="dxa"/>
          </w:tcPr>
          <w:p w14:paraId="331C812D" w14:textId="77777777" w:rsidR="004506E3" w:rsidRDefault="004506E3" w:rsidP="00A62A80">
            <w:pPr>
              <w:spacing w:before="0"/>
              <w:ind w:left="0"/>
              <w:jc w:val="left"/>
            </w:pPr>
          </w:p>
        </w:tc>
      </w:tr>
      <w:tr w:rsidR="004506E3" w14:paraId="7176AA98" w14:textId="77777777" w:rsidTr="00A62A80">
        <w:tc>
          <w:tcPr>
            <w:tcW w:w="2694" w:type="dxa"/>
          </w:tcPr>
          <w:p w14:paraId="41A34F2D" w14:textId="77777777" w:rsidR="004506E3" w:rsidRDefault="004506E3" w:rsidP="00A62A80">
            <w:pPr>
              <w:spacing w:before="0"/>
              <w:ind w:left="0"/>
            </w:pPr>
            <w:r>
              <w:t>Data sanzione da</w:t>
            </w:r>
          </w:p>
        </w:tc>
        <w:tc>
          <w:tcPr>
            <w:tcW w:w="1701" w:type="dxa"/>
          </w:tcPr>
          <w:p w14:paraId="312141F9" w14:textId="77777777" w:rsidR="004506E3" w:rsidRDefault="004506E3" w:rsidP="00A62A80">
            <w:pPr>
              <w:spacing w:before="0"/>
              <w:ind w:left="0"/>
            </w:pPr>
            <w:r>
              <w:t>Data</w:t>
            </w:r>
          </w:p>
        </w:tc>
        <w:tc>
          <w:tcPr>
            <w:tcW w:w="1701" w:type="dxa"/>
          </w:tcPr>
          <w:p w14:paraId="63ECB204" w14:textId="77777777" w:rsidR="004506E3" w:rsidRDefault="004506E3" w:rsidP="00A62A80">
            <w:pPr>
              <w:spacing w:before="0"/>
              <w:ind w:left="0"/>
              <w:jc w:val="center"/>
            </w:pPr>
            <w:r>
              <w:t>NO</w:t>
            </w:r>
          </w:p>
        </w:tc>
        <w:tc>
          <w:tcPr>
            <w:tcW w:w="3039" w:type="dxa"/>
          </w:tcPr>
          <w:p w14:paraId="0A762503" w14:textId="77777777" w:rsidR="004506E3" w:rsidRDefault="004506E3" w:rsidP="00A62A80">
            <w:pPr>
              <w:spacing w:before="0"/>
              <w:ind w:left="0"/>
              <w:jc w:val="left"/>
            </w:pPr>
            <w:r>
              <w:t xml:space="preserve">Estremo temporale inferiore </w:t>
            </w:r>
          </w:p>
        </w:tc>
      </w:tr>
      <w:tr w:rsidR="004506E3" w14:paraId="18BF8E5F" w14:textId="77777777" w:rsidTr="00A62A80">
        <w:tc>
          <w:tcPr>
            <w:tcW w:w="2694" w:type="dxa"/>
          </w:tcPr>
          <w:p w14:paraId="707B867F" w14:textId="77777777" w:rsidR="004506E3" w:rsidRDefault="004506E3" w:rsidP="00A62A80">
            <w:pPr>
              <w:spacing w:before="0"/>
              <w:ind w:left="0"/>
            </w:pPr>
            <w:r>
              <w:t>Data sanzione a</w:t>
            </w:r>
          </w:p>
        </w:tc>
        <w:tc>
          <w:tcPr>
            <w:tcW w:w="1701" w:type="dxa"/>
          </w:tcPr>
          <w:p w14:paraId="4DE3AAF3" w14:textId="77777777" w:rsidR="004506E3" w:rsidRDefault="004506E3" w:rsidP="00A62A80">
            <w:pPr>
              <w:spacing w:before="0"/>
              <w:ind w:left="0"/>
            </w:pPr>
            <w:r>
              <w:t>Data</w:t>
            </w:r>
          </w:p>
        </w:tc>
        <w:tc>
          <w:tcPr>
            <w:tcW w:w="1701" w:type="dxa"/>
          </w:tcPr>
          <w:p w14:paraId="32220D03" w14:textId="77777777" w:rsidR="004506E3" w:rsidRDefault="004506E3" w:rsidP="00A62A80">
            <w:pPr>
              <w:spacing w:before="0"/>
              <w:ind w:left="0"/>
              <w:jc w:val="center"/>
            </w:pPr>
            <w:r>
              <w:t>NO</w:t>
            </w:r>
          </w:p>
        </w:tc>
        <w:tc>
          <w:tcPr>
            <w:tcW w:w="3039" w:type="dxa"/>
          </w:tcPr>
          <w:p w14:paraId="5F59F2AC" w14:textId="77777777" w:rsidR="004506E3" w:rsidRDefault="004506E3" w:rsidP="00A62A80">
            <w:pPr>
              <w:spacing w:before="0"/>
              <w:ind w:left="0"/>
              <w:jc w:val="left"/>
            </w:pPr>
            <w:r>
              <w:t>Estremo temporale superiore</w:t>
            </w:r>
          </w:p>
        </w:tc>
      </w:tr>
      <w:tr w:rsidR="004506E3" w14:paraId="4D4014CB" w14:textId="77777777" w:rsidTr="00A62A80">
        <w:trPr>
          <w:trHeight w:val="200"/>
        </w:trPr>
        <w:tc>
          <w:tcPr>
            <w:tcW w:w="2694" w:type="dxa"/>
          </w:tcPr>
          <w:p w14:paraId="07C59CD8" w14:textId="77777777" w:rsidR="004506E3" w:rsidRDefault="004506E3" w:rsidP="00080AFF">
            <w:pPr>
              <w:spacing w:before="0"/>
              <w:ind w:left="0"/>
            </w:pPr>
            <w:r>
              <w:t>Data scadenza da</w:t>
            </w:r>
          </w:p>
        </w:tc>
        <w:tc>
          <w:tcPr>
            <w:tcW w:w="1701" w:type="dxa"/>
          </w:tcPr>
          <w:p w14:paraId="431EC523" w14:textId="77777777" w:rsidR="004506E3" w:rsidRDefault="004506E3" w:rsidP="00080AFF">
            <w:pPr>
              <w:spacing w:before="0"/>
              <w:ind w:left="0"/>
            </w:pPr>
            <w:r>
              <w:t>Data</w:t>
            </w:r>
          </w:p>
        </w:tc>
        <w:tc>
          <w:tcPr>
            <w:tcW w:w="1701" w:type="dxa"/>
          </w:tcPr>
          <w:p w14:paraId="0E7DB22D" w14:textId="77777777" w:rsidR="004506E3" w:rsidRDefault="004506E3" w:rsidP="00080AFF">
            <w:pPr>
              <w:spacing w:before="0"/>
              <w:ind w:left="0"/>
              <w:jc w:val="center"/>
            </w:pPr>
            <w:r>
              <w:t>NO</w:t>
            </w:r>
          </w:p>
        </w:tc>
        <w:tc>
          <w:tcPr>
            <w:tcW w:w="3039" w:type="dxa"/>
          </w:tcPr>
          <w:p w14:paraId="07290F64" w14:textId="77777777" w:rsidR="004506E3" w:rsidRDefault="004506E3" w:rsidP="00080AFF">
            <w:pPr>
              <w:spacing w:before="0"/>
              <w:ind w:left="0"/>
              <w:jc w:val="left"/>
            </w:pPr>
            <w:r>
              <w:t xml:space="preserve">Estremo temporale inferiore </w:t>
            </w:r>
          </w:p>
        </w:tc>
      </w:tr>
      <w:tr w:rsidR="004506E3" w14:paraId="0E9C9637" w14:textId="77777777" w:rsidTr="00A62A80">
        <w:trPr>
          <w:trHeight w:val="200"/>
        </w:trPr>
        <w:tc>
          <w:tcPr>
            <w:tcW w:w="2694" w:type="dxa"/>
          </w:tcPr>
          <w:p w14:paraId="2E6A82B1" w14:textId="77777777" w:rsidR="004506E3" w:rsidRDefault="004506E3" w:rsidP="00080AFF">
            <w:pPr>
              <w:spacing w:before="0"/>
              <w:ind w:left="0"/>
            </w:pPr>
            <w:r>
              <w:t>Data scadenza a</w:t>
            </w:r>
          </w:p>
        </w:tc>
        <w:tc>
          <w:tcPr>
            <w:tcW w:w="1701" w:type="dxa"/>
          </w:tcPr>
          <w:p w14:paraId="47249D10" w14:textId="77777777" w:rsidR="004506E3" w:rsidRDefault="004506E3" w:rsidP="00080AFF">
            <w:pPr>
              <w:spacing w:before="0"/>
              <w:ind w:left="0"/>
            </w:pPr>
            <w:r>
              <w:t>Data</w:t>
            </w:r>
          </w:p>
        </w:tc>
        <w:tc>
          <w:tcPr>
            <w:tcW w:w="1701" w:type="dxa"/>
          </w:tcPr>
          <w:p w14:paraId="62AA43B4" w14:textId="77777777" w:rsidR="004506E3" w:rsidRDefault="004506E3" w:rsidP="00080AFF">
            <w:pPr>
              <w:spacing w:before="0"/>
              <w:ind w:left="0"/>
              <w:jc w:val="center"/>
            </w:pPr>
            <w:r>
              <w:t>NO</w:t>
            </w:r>
          </w:p>
        </w:tc>
        <w:tc>
          <w:tcPr>
            <w:tcW w:w="3039" w:type="dxa"/>
          </w:tcPr>
          <w:p w14:paraId="38F448E0" w14:textId="77777777" w:rsidR="004506E3" w:rsidRDefault="004506E3" w:rsidP="00080AFF">
            <w:pPr>
              <w:spacing w:before="0"/>
              <w:ind w:left="0"/>
              <w:jc w:val="left"/>
            </w:pPr>
            <w:r>
              <w:t>Estremo temporale superiore</w:t>
            </w:r>
          </w:p>
        </w:tc>
      </w:tr>
      <w:tr w:rsidR="004506E3" w14:paraId="36C9172E" w14:textId="77777777" w:rsidTr="00A62A80">
        <w:trPr>
          <w:trHeight w:val="200"/>
        </w:trPr>
        <w:tc>
          <w:tcPr>
            <w:tcW w:w="2694" w:type="dxa"/>
          </w:tcPr>
          <w:p w14:paraId="283B717B" w14:textId="77777777" w:rsidR="004506E3" w:rsidRDefault="004506E3" w:rsidP="00A62A80">
            <w:pPr>
              <w:spacing w:before="0"/>
              <w:ind w:left="0"/>
            </w:pPr>
            <w:r>
              <w:t>Stato della sanzione</w:t>
            </w:r>
          </w:p>
        </w:tc>
        <w:tc>
          <w:tcPr>
            <w:tcW w:w="1701" w:type="dxa"/>
          </w:tcPr>
          <w:p w14:paraId="0B7D49B0" w14:textId="77777777" w:rsidR="004506E3" w:rsidRDefault="004506E3" w:rsidP="00A62A80">
            <w:pPr>
              <w:spacing w:before="0"/>
              <w:ind w:left="0"/>
            </w:pPr>
            <w:r>
              <w:t>Lista</w:t>
            </w:r>
          </w:p>
        </w:tc>
        <w:tc>
          <w:tcPr>
            <w:tcW w:w="1701" w:type="dxa"/>
          </w:tcPr>
          <w:p w14:paraId="60809BC9" w14:textId="77777777" w:rsidR="004506E3" w:rsidRDefault="004506E3" w:rsidP="00A62A80">
            <w:pPr>
              <w:spacing w:before="0"/>
              <w:ind w:left="0"/>
              <w:jc w:val="center"/>
            </w:pPr>
            <w:r>
              <w:t>NO</w:t>
            </w:r>
          </w:p>
        </w:tc>
        <w:tc>
          <w:tcPr>
            <w:tcW w:w="3039" w:type="dxa"/>
          </w:tcPr>
          <w:p w14:paraId="40E5465C" w14:textId="77777777" w:rsidR="004506E3" w:rsidRDefault="004506E3" w:rsidP="00A62A80">
            <w:pPr>
              <w:spacing w:before="0"/>
              <w:ind w:left="0"/>
              <w:jc w:val="left"/>
            </w:pPr>
            <w:r>
              <w:t>Selezione multipla</w:t>
            </w:r>
          </w:p>
        </w:tc>
      </w:tr>
    </w:tbl>
    <w:p w14:paraId="5B8B1ECB" w14:textId="77777777" w:rsidR="004506E3" w:rsidRDefault="004506E3" w:rsidP="00C00277">
      <w:pPr>
        <w:ind w:left="0"/>
      </w:pPr>
    </w:p>
    <w:p w14:paraId="03293ED9" w14:textId="77777777" w:rsidR="004506E3" w:rsidRDefault="004506E3" w:rsidP="004335CE">
      <w:pPr>
        <w:numPr>
          <w:ilvl w:val="0"/>
          <w:numId w:val="18"/>
        </w:numPr>
      </w:pPr>
      <w:r>
        <w:t>una sezione filtro per i dati di controllo</w:t>
      </w:r>
    </w:p>
    <w:p w14:paraId="605CA9ED" w14:textId="77777777" w:rsidR="004506E3" w:rsidRDefault="004506E3" w:rsidP="004335CE"/>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1F893FD7" w14:textId="77777777" w:rsidTr="00A62A80">
        <w:tc>
          <w:tcPr>
            <w:tcW w:w="2694" w:type="dxa"/>
          </w:tcPr>
          <w:p w14:paraId="5DEFD18C" w14:textId="77777777" w:rsidR="004506E3" w:rsidRPr="00003904" w:rsidRDefault="004506E3" w:rsidP="00A62A80">
            <w:pPr>
              <w:spacing w:before="0"/>
              <w:ind w:left="0"/>
              <w:rPr>
                <w:b/>
              </w:rPr>
            </w:pPr>
            <w:r w:rsidRPr="00003904">
              <w:rPr>
                <w:b/>
              </w:rPr>
              <w:t>Nome Campo</w:t>
            </w:r>
          </w:p>
        </w:tc>
        <w:tc>
          <w:tcPr>
            <w:tcW w:w="1701" w:type="dxa"/>
          </w:tcPr>
          <w:p w14:paraId="5446E0A5" w14:textId="77777777" w:rsidR="004506E3" w:rsidRPr="00003904" w:rsidRDefault="004506E3" w:rsidP="00A62A80">
            <w:pPr>
              <w:spacing w:before="0"/>
              <w:ind w:left="0"/>
              <w:rPr>
                <w:b/>
              </w:rPr>
            </w:pPr>
            <w:r w:rsidRPr="00003904">
              <w:rPr>
                <w:b/>
              </w:rPr>
              <w:t>Tipologia Campo</w:t>
            </w:r>
          </w:p>
        </w:tc>
        <w:tc>
          <w:tcPr>
            <w:tcW w:w="1701" w:type="dxa"/>
          </w:tcPr>
          <w:p w14:paraId="3E24EC4A" w14:textId="77777777" w:rsidR="004506E3" w:rsidRPr="00003904" w:rsidRDefault="004506E3" w:rsidP="00A62A80">
            <w:pPr>
              <w:spacing w:before="0"/>
              <w:ind w:left="0"/>
              <w:rPr>
                <w:b/>
              </w:rPr>
            </w:pPr>
            <w:r w:rsidRPr="00003904">
              <w:rPr>
                <w:b/>
              </w:rPr>
              <w:t>Obbligatorio SI/NO</w:t>
            </w:r>
          </w:p>
        </w:tc>
        <w:tc>
          <w:tcPr>
            <w:tcW w:w="3039" w:type="dxa"/>
          </w:tcPr>
          <w:p w14:paraId="29899E43" w14:textId="77777777" w:rsidR="004506E3" w:rsidRPr="00003904" w:rsidRDefault="004506E3" w:rsidP="00A62A80">
            <w:pPr>
              <w:spacing w:before="0"/>
              <w:ind w:left="0"/>
              <w:rPr>
                <w:b/>
              </w:rPr>
            </w:pPr>
            <w:r w:rsidRPr="00003904">
              <w:rPr>
                <w:b/>
              </w:rPr>
              <w:t>Note</w:t>
            </w:r>
          </w:p>
        </w:tc>
      </w:tr>
      <w:tr w:rsidR="004506E3" w14:paraId="6259C264" w14:textId="77777777" w:rsidTr="00A62A80">
        <w:tc>
          <w:tcPr>
            <w:tcW w:w="2694" w:type="dxa"/>
          </w:tcPr>
          <w:p w14:paraId="6F62EA3A" w14:textId="77777777" w:rsidR="004506E3" w:rsidRDefault="004506E3" w:rsidP="00A62A80">
            <w:pPr>
              <w:spacing w:before="0"/>
              <w:ind w:left="0"/>
            </w:pPr>
            <w:r>
              <w:t>Data controllo da</w:t>
            </w:r>
          </w:p>
        </w:tc>
        <w:tc>
          <w:tcPr>
            <w:tcW w:w="1701" w:type="dxa"/>
          </w:tcPr>
          <w:p w14:paraId="40C0AC14" w14:textId="77777777" w:rsidR="004506E3" w:rsidRDefault="004506E3" w:rsidP="00A62A80">
            <w:pPr>
              <w:spacing w:before="0"/>
              <w:ind w:left="0"/>
            </w:pPr>
            <w:r>
              <w:t>Data</w:t>
            </w:r>
          </w:p>
        </w:tc>
        <w:tc>
          <w:tcPr>
            <w:tcW w:w="1701" w:type="dxa"/>
          </w:tcPr>
          <w:p w14:paraId="3A966298" w14:textId="77777777" w:rsidR="004506E3" w:rsidRDefault="004506E3" w:rsidP="00A62A80">
            <w:pPr>
              <w:spacing w:before="0"/>
              <w:ind w:left="0"/>
              <w:jc w:val="center"/>
            </w:pPr>
            <w:r>
              <w:t>NO</w:t>
            </w:r>
          </w:p>
        </w:tc>
        <w:tc>
          <w:tcPr>
            <w:tcW w:w="3039" w:type="dxa"/>
          </w:tcPr>
          <w:p w14:paraId="36512734" w14:textId="77777777" w:rsidR="004506E3" w:rsidRDefault="004506E3" w:rsidP="00A62A80">
            <w:pPr>
              <w:spacing w:before="0"/>
              <w:ind w:left="0"/>
              <w:jc w:val="left"/>
            </w:pPr>
            <w:r>
              <w:t xml:space="preserve">Estremo temporale inferiore </w:t>
            </w:r>
          </w:p>
        </w:tc>
      </w:tr>
      <w:tr w:rsidR="004506E3" w14:paraId="340E13C8" w14:textId="77777777" w:rsidTr="00A62A80">
        <w:tc>
          <w:tcPr>
            <w:tcW w:w="2694" w:type="dxa"/>
          </w:tcPr>
          <w:p w14:paraId="288361A1" w14:textId="77777777" w:rsidR="004506E3" w:rsidRDefault="004506E3" w:rsidP="00A62A80">
            <w:pPr>
              <w:spacing w:before="0"/>
              <w:ind w:left="0"/>
            </w:pPr>
            <w:r>
              <w:t>Data controllo a</w:t>
            </w:r>
          </w:p>
        </w:tc>
        <w:tc>
          <w:tcPr>
            <w:tcW w:w="1701" w:type="dxa"/>
          </w:tcPr>
          <w:p w14:paraId="53451529" w14:textId="77777777" w:rsidR="004506E3" w:rsidRDefault="004506E3" w:rsidP="00A62A80">
            <w:pPr>
              <w:spacing w:before="0"/>
              <w:ind w:left="0"/>
            </w:pPr>
            <w:r>
              <w:t>Data</w:t>
            </w:r>
          </w:p>
        </w:tc>
        <w:tc>
          <w:tcPr>
            <w:tcW w:w="1701" w:type="dxa"/>
          </w:tcPr>
          <w:p w14:paraId="1C499E2A" w14:textId="77777777" w:rsidR="004506E3" w:rsidRDefault="004506E3" w:rsidP="00A62A80">
            <w:pPr>
              <w:spacing w:before="0"/>
              <w:ind w:left="0"/>
              <w:jc w:val="center"/>
            </w:pPr>
            <w:r>
              <w:t>NO</w:t>
            </w:r>
          </w:p>
        </w:tc>
        <w:tc>
          <w:tcPr>
            <w:tcW w:w="3039" w:type="dxa"/>
          </w:tcPr>
          <w:p w14:paraId="4F4563AF" w14:textId="77777777" w:rsidR="004506E3" w:rsidRDefault="004506E3" w:rsidP="00A62A80">
            <w:pPr>
              <w:spacing w:before="0"/>
              <w:ind w:left="0"/>
              <w:jc w:val="left"/>
            </w:pPr>
            <w:r>
              <w:t>Estremo temporale superiore</w:t>
            </w:r>
          </w:p>
        </w:tc>
      </w:tr>
      <w:tr w:rsidR="004506E3" w14:paraId="35FC1C72" w14:textId="77777777" w:rsidTr="00A62A80">
        <w:tc>
          <w:tcPr>
            <w:tcW w:w="2694" w:type="dxa"/>
          </w:tcPr>
          <w:p w14:paraId="1B19A604" w14:textId="77777777" w:rsidR="004506E3" w:rsidRDefault="004506E3" w:rsidP="00A62A80">
            <w:pPr>
              <w:spacing w:before="0"/>
              <w:ind w:left="0"/>
            </w:pPr>
            <w:r>
              <w:t>Data verbale da</w:t>
            </w:r>
          </w:p>
        </w:tc>
        <w:tc>
          <w:tcPr>
            <w:tcW w:w="1701" w:type="dxa"/>
          </w:tcPr>
          <w:p w14:paraId="4202B06F" w14:textId="77777777" w:rsidR="004506E3" w:rsidRDefault="004506E3" w:rsidP="00A62A80">
            <w:pPr>
              <w:spacing w:before="0"/>
              <w:ind w:left="0"/>
            </w:pPr>
            <w:r>
              <w:t>Data</w:t>
            </w:r>
          </w:p>
        </w:tc>
        <w:tc>
          <w:tcPr>
            <w:tcW w:w="1701" w:type="dxa"/>
          </w:tcPr>
          <w:p w14:paraId="7C376903" w14:textId="77777777" w:rsidR="004506E3" w:rsidRDefault="004506E3" w:rsidP="00A62A80">
            <w:pPr>
              <w:spacing w:before="0"/>
              <w:ind w:left="0"/>
              <w:jc w:val="center"/>
            </w:pPr>
            <w:r>
              <w:t>NO</w:t>
            </w:r>
          </w:p>
        </w:tc>
        <w:tc>
          <w:tcPr>
            <w:tcW w:w="3039" w:type="dxa"/>
          </w:tcPr>
          <w:p w14:paraId="74C49E5C" w14:textId="77777777" w:rsidR="004506E3" w:rsidRDefault="004506E3" w:rsidP="00A62A80">
            <w:pPr>
              <w:spacing w:before="0"/>
              <w:ind w:left="0"/>
              <w:jc w:val="left"/>
            </w:pPr>
            <w:r>
              <w:t xml:space="preserve">Estremo temporale inferiore </w:t>
            </w:r>
          </w:p>
        </w:tc>
      </w:tr>
      <w:tr w:rsidR="004506E3" w14:paraId="29EB7B74" w14:textId="77777777" w:rsidTr="00A62A80">
        <w:trPr>
          <w:trHeight w:val="200"/>
        </w:trPr>
        <w:tc>
          <w:tcPr>
            <w:tcW w:w="2694" w:type="dxa"/>
          </w:tcPr>
          <w:p w14:paraId="23DBFFFB" w14:textId="77777777" w:rsidR="004506E3" w:rsidRDefault="004506E3" w:rsidP="00A62A80">
            <w:pPr>
              <w:spacing w:before="0"/>
              <w:ind w:left="0"/>
            </w:pPr>
            <w:r>
              <w:t>Data verbale a</w:t>
            </w:r>
          </w:p>
        </w:tc>
        <w:tc>
          <w:tcPr>
            <w:tcW w:w="1701" w:type="dxa"/>
          </w:tcPr>
          <w:p w14:paraId="49F80D5C" w14:textId="77777777" w:rsidR="004506E3" w:rsidRDefault="004506E3" w:rsidP="00A62A80">
            <w:pPr>
              <w:spacing w:before="0"/>
              <w:ind w:left="0"/>
            </w:pPr>
            <w:r>
              <w:t>Data</w:t>
            </w:r>
          </w:p>
        </w:tc>
        <w:tc>
          <w:tcPr>
            <w:tcW w:w="1701" w:type="dxa"/>
          </w:tcPr>
          <w:p w14:paraId="4C255FB5" w14:textId="77777777" w:rsidR="004506E3" w:rsidRDefault="004506E3" w:rsidP="00A62A80">
            <w:pPr>
              <w:spacing w:before="0"/>
              <w:ind w:left="0"/>
              <w:jc w:val="center"/>
            </w:pPr>
            <w:r>
              <w:t>NO</w:t>
            </w:r>
          </w:p>
        </w:tc>
        <w:tc>
          <w:tcPr>
            <w:tcW w:w="3039" w:type="dxa"/>
          </w:tcPr>
          <w:p w14:paraId="50D58210" w14:textId="77777777" w:rsidR="004506E3" w:rsidRDefault="004506E3" w:rsidP="00A62A80">
            <w:pPr>
              <w:spacing w:before="0"/>
              <w:ind w:left="0"/>
              <w:jc w:val="left"/>
            </w:pPr>
            <w:r>
              <w:t>Estremo temporale superiore</w:t>
            </w:r>
          </w:p>
        </w:tc>
      </w:tr>
      <w:tr w:rsidR="004506E3" w14:paraId="79CA7E5D" w14:textId="77777777" w:rsidTr="00A62A80">
        <w:trPr>
          <w:trHeight w:val="200"/>
        </w:trPr>
        <w:tc>
          <w:tcPr>
            <w:tcW w:w="2694" w:type="dxa"/>
          </w:tcPr>
          <w:p w14:paraId="49EBCA3C" w14:textId="77777777" w:rsidR="004506E3" w:rsidRDefault="004506E3" w:rsidP="00A62A80">
            <w:pPr>
              <w:spacing w:before="0"/>
              <w:ind w:left="0"/>
            </w:pPr>
            <w:r>
              <w:t>Verificatore</w:t>
            </w:r>
          </w:p>
        </w:tc>
        <w:tc>
          <w:tcPr>
            <w:tcW w:w="1701" w:type="dxa"/>
          </w:tcPr>
          <w:p w14:paraId="75BA495E" w14:textId="77777777" w:rsidR="004506E3" w:rsidRDefault="004506E3" w:rsidP="00A62A80">
            <w:pPr>
              <w:spacing w:before="0"/>
              <w:ind w:left="0"/>
            </w:pPr>
          </w:p>
        </w:tc>
        <w:tc>
          <w:tcPr>
            <w:tcW w:w="1701" w:type="dxa"/>
          </w:tcPr>
          <w:p w14:paraId="069D98BB" w14:textId="77777777" w:rsidR="004506E3" w:rsidRDefault="004506E3" w:rsidP="00A62A80">
            <w:pPr>
              <w:spacing w:before="0"/>
              <w:ind w:left="0"/>
              <w:jc w:val="center"/>
            </w:pPr>
          </w:p>
        </w:tc>
        <w:tc>
          <w:tcPr>
            <w:tcW w:w="3039" w:type="dxa"/>
          </w:tcPr>
          <w:p w14:paraId="66F901E4" w14:textId="77777777" w:rsidR="004506E3" w:rsidRDefault="004506E3" w:rsidP="00A62A80">
            <w:pPr>
              <w:spacing w:before="0"/>
              <w:ind w:left="0"/>
              <w:jc w:val="left"/>
            </w:pPr>
          </w:p>
        </w:tc>
      </w:tr>
      <w:tr w:rsidR="004506E3" w14:paraId="1907EDE4" w14:textId="77777777" w:rsidTr="00A62A80">
        <w:trPr>
          <w:trHeight w:val="200"/>
        </w:trPr>
        <w:tc>
          <w:tcPr>
            <w:tcW w:w="2694" w:type="dxa"/>
          </w:tcPr>
          <w:p w14:paraId="685E9D42" w14:textId="77777777" w:rsidR="004506E3" w:rsidRDefault="004506E3" w:rsidP="00A62A80">
            <w:pPr>
              <w:spacing w:before="0"/>
              <w:ind w:left="0"/>
            </w:pPr>
            <w:r>
              <w:t>Tipologia</w:t>
            </w:r>
          </w:p>
        </w:tc>
        <w:tc>
          <w:tcPr>
            <w:tcW w:w="1701" w:type="dxa"/>
          </w:tcPr>
          <w:p w14:paraId="10C3E756" w14:textId="77777777" w:rsidR="004506E3" w:rsidRDefault="004506E3" w:rsidP="00A62A80">
            <w:pPr>
              <w:spacing w:before="0"/>
              <w:ind w:left="0"/>
            </w:pPr>
            <w:r>
              <w:t>Lista</w:t>
            </w:r>
          </w:p>
        </w:tc>
        <w:tc>
          <w:tcPr>
            <w:tcW w:w="1701" w:type="dxa"/>
          </w:tcPr>
          <w:p w14:paraId="468E9978" w14:textId="77777777" w:rsidR="004506E3" w:rsidRDefault="004506E3" w:rsidP="00A62A80">
            <w:pPr>
              <w:spacing w:before="0"/>
              <w:ind w:left="0"/>
              <w:jc w:val="center"/>
            </w:pPr>
            <w:r>
              <w:t>NO</w:t>
            </w:r>
          </w:p>
        </w:tc>
        <w:tc>
          <w:tcPr>
            <w:tcW w:w="3039" w:type="dxa"/>
          </w:tcPr>
          <w:p w14:paraId="67A27884" w14:textId="77777777" w:rsidR="004506E3" w:rsidRDefault="004506E3" w:rsidP="00A62A80">
            <w:pPr>
              <w:spacing w:before="0"/>
              <w:ind w:left="0"/>
              <w:jc w:val="left"/>
            </w:pPr>
            <w:r>
              <w:t>Selezione multipla:</w:t>
            </w:r>
          </w:p>
          <w:p w14:paraId="5EF65DAE" w14:textId="77777777" w:rsidR="004506E3" w:rsidRDefault="004506E3" w:rsidP="00A62A80">
            <w:pPr>
              <w:spacing w:before="0"/>
              <w:ind w:left="0"/>
              <w:jc w:val="left"/>
            </w:pPr>
            <w:r>
              <w:t>In loco</w:t>
            </w:r>
          </w:p>
          <w:p w14:paraId="2C74D479" w14:textId="77777777" w:rsidR="004506E3" w:rsidRDefault="004506E3" w:rsidP="00A62A80">
            <w:pPr>
              <w:spacing w:before="0"/>
              <w:ind w:left="0"/>
              <w:jc w:val="left"/>
            </w:pPr>
            <w:r>
              <w:t>Da documentazione</w:t>
            </w:r>
          </w:p>
        </w:tc>
      </w:tr>
    </w:tbl>
    <w:p w14:paraId="603E05B0" w14:textId="77777777" w:rsidR="004506E3" w:rsidRDefault="004506E3" w:rsidP="00C00277">
      <w:pPr>
        <w:ind w:left="0"/>
      </w:pPr>
    </w:p>
    <w:p w14:paraId="466D242D" w14:textId="77777777" w:rsidR="004506E3" w:rsidRDefault="004506E3" w:rsidP="00C00277">
      <w:pPr>
        <w:ind w:left="0"/>
      </w:pPr>
      <w:r>
        <w:t>I risultati della ricerca saranno visualizzati in una lista riepilogativa avente le seguenti colonne:</w:t>
      </w:r>
    </w:p>
    <w:p w14:paraId="6411BA1F" w14:textId="77777777" w:rsidR="004506E3" w:rsidRDefault="004506E3" w:rsidP="00C00277">
      <w:pPr>
        <w:ind w:left="0"/>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2"/>
        <w:gridCol w:w="6662"/>
      </w:tblGrid>
      <w:tr w:rsidR="004506E3" w:rsidRPr="00003904" w14:paraId="2A0D5E41" w14:textId="77777777" w:rsidTr="00A62A80">
        <w:tc>
          <w:tcPr>
            <w:tcW w:w="2552" w:type="dxa"/>
          </w:tcPr>
          <w:p w14:paraId="171E270F" w14:textId="77777777" w:rsidR="004506E3" w:rsidRPr="00003904" w:rsidRDefault="004506E3" w:rsidP="00A62A80">
            <w:pPr>
              <w:spacing w:before="0"/>
              <w:ind w:left="0"/>
              <w:rPr>
                <w:b/>
              </w:rPr>
            </w:pPr>
            <w:r w:rsidRPr="00003904">
              <w:rPr>
                <w:b/>
              </w:rPr>
              <w:t>Nome Campo</w:t>
            </w:r>
          </w:p>
        </w:tc>
        <w:tc>
          <w:tcPr>
            <w:tcW w:w="6662" w:type="dxa"/>
          </w:tcPr>
          <w:p w14:paraId="7ACD1E39" w14:textId="77777777" w:rsidR="004506E3" w:rsidRPr="00003904" w:rsidRDefault="004506E3" w:rsidP="00A62A80">
            <w:pPr>
              <w:spacing w:before="0"/>
              <w:ind w:left="0"/>
              <w:rPr>
                <w:b/>
              </w:rPr>
            </w:pPr>
            <w:r>
              <w:rPr>
                <w:b/>
              </w:rPr>
              <w:t>Descrizione</w:t>
            </w:r>
          </w:p>
        </w:tc>
      </w:tr>
      <w:tr w:rsidR="004506E3" w14:paraId="4C044971" w14:textId="77777777" w:rsidTr="00A62A80">
        <w:tc>
          <w:tcPr>
            <w:tcW w:w="2552" w:type="dxa"/>
          </w:tcPr>
          <w:p w14:paraId="5DE5ACAB" w14:textId="77777777" w:rsidR="004506E3" w:rsidRDefault="004506E3" w:rsidP="00A62A80">
            <w:pPr>
              <w:spacing w:before="0"/>
              <w:ind w:left="0"/>
            </w:pPr>
            <w:r>
              <w:t>APL</w:t>
            </w:r>
          </w:p>
        </w:tc>
        <w:tc>
          <w:tcPr>
            <w:tcW w:w="6662" w:type="dxa"/>
          </w:tcPr>
          <w:p w14:paraId="4F1DF9C8" w14:textId="77777777" w:rsidR="004506E3" w:rsidRDefault="004506E3" w:rsidP="00A62A80">
            <w:pPr>
              <w:spacing w:before="0"/>
              <w:ind w:left="0"/>
            </w:pPr>
            <w:r>
              <w:t>Ragione sociale APL</w:t>
            </w:r>
          </w:p>
        </w:tc>
      </w:tr>
      <w:tr w:rsidR="004506E3" w14:paraId="618AFE5A" w14:textId="77777777" w:rsidTr="00A62A80">
        <w:tc>
          <w:tcPr>
            <w:tcW w:w="2552" w:type="dxa"/>
          </w:tcPr>
          <w:p w14:paraId="5B826172" w14:textId="77777777" w:rsidR="004506E3" w:rsidRDefault="004506E3" w:rsidP="00A62A80">
            <w:pPr>
              <w:spacing w:before="0"/>
              <w:ind w:left="0"/>
            </w:pPr>
            <w:r>
              <w:t>Descrizione Sanzione</w:t>
            </w:r>
          </w:p>
        </w:tc>
        <w:tc>
          <w:tcPr>
            <w:tcW w:w="6662" w:type="dxa"/>
          </w:tcPr>
          <w:p w14:paraId="33E133BF" w14:textId="77777777" w:rsidR="004506E3" w:rsidRDefault="004506E3" w:rsidP="00A62A80">
            <w:pPr>
              <w:spacing w:before="0"/>
              <w:ind w:left="0"/>
            </w:pPr>
          </w:p>
        </w:tc>
      </w:tr>
      <w:tr w:rsidR="004506E3" w14:paraId="6B6BB7A9" w14:textId="77777777" w:rsidTr="00A62A80">
        <w:tc>
          <w:tcPr>
            <w:tcW w:w="2552" w:type="dxa"/>
          </w:tcPr>
          <w:p w14:paraId="2C4CA5FA" w14:textId="77777777" w:rsidR="004506E3" w:rsidRDefault="004506E3" w:rsidP="00A62A80">
            <w:pPr>
              <w:spacing w:before="0"/>
              <w:ind w:left="0"/>
            </w:pPr>
            <w:r>
              <w:t>Codice Progetto</w:t>
            </w:r>
          </w:p>
        </w:tc>
        <w:tc>
          <w:tcPr>
            <w:tcW w:w="6662" w:type="dxa"/>
          </w:tcPr>
          <w:p w14:paraId="13883526" w14:textId="77777777" w:rsidR="004506E3" w:rsidRDefault="004506E3" w:rsidP="00A62A80">
            <w:pPr>
              <w:spacing w:before="0"/>
              <w:ind w:left="0"/>
            </w:pPr>
          </w:p>
        </w:tc>
      </w:tr>
      <w:tr w:rsidR="004506E3" w14:paraId="73B629C9" w14:textId="77777777" w:rsidTr="00A62A80">
        <w:tc>
          <w:tcPr>
            <w:tcW w:w="2552" w:type="dxa"/>
          </w:tcPr>
          <w:p w14:paraId="1E71CBD4" w14:textId="77777777" w:rsidR="004506E3" w:rsidRDefault="004506E3" w:rsidP="00A62A80">
            <w:pPr>
              <w:spacing w:before="0"/>
              <w:ind w:left="0"/>
            </w:pPr>
            <w:r>
              <w:t>Descrizione Progetto</w:t>
            </w:r>
          </w:p>
        </w:tc>
        <w:tc>
          <w:tcPr>
            <w:tcW w:w="6662" w:type="dxa"/>
          </w:tcPr>
          <w:p w14:paraId="0EA53A31" w14:textId="77777777" w:rsidR="004506E3" w:rsidRDefault="004506E3" w:rsidP="00A62A80">
            <w:pPr>
              <w:spacing w:before="0"/>
              <w:ind w:left="0"/>
            </w:pPr>
          </w:p>
        </w:tc>
      </w:tr>
      <w:tr w:rsidR="004506E3" w14:paraId="7BEB77B7" w14:textId="77777777" w:rsidTr="00A62A80">
        <w:tc>
          <w:tcPr>
            <w:tcW w:w="2552" w:type="dxa"/>
          </w:tcPr>
          <w:p w14:paraId="2E6E08DE" w14:textId="77777777" w:rsidR="004506E3" w:rsidRDefault="004506E3" w:rsidP="00A62A80">
            <w:pPr>
              <w:spacing w:before="0"/>
              <w:ind w:left="0"/>
            </w:pPr>
            <w:r>
              <w:t>Stato della sanzione</w:t>
            </w:r>
          </w:p>
        </w:tc>
        <w:tc>
          <w:tcPr>
            <w:tcW w:w="6662" w:type="dxa"/>
          </w:tcPr>
          <w:p w14:paraId="4E57086F" w14:textId="77777777" w:rsidR="004506E3" w:rsidRDefault="004506E3" w:rsidP="00A62A80">
            <w:pPr>
              <w:spacing w:before="0"/>
              <w:ind w:left="0"/>
            </w:pPr>
          </w:p>
        </w:tc>
      </w:tr>
      <w:tr w:rsidR="004506E3" w14:paraId="0B75A537" w14:textId="77777777" w:rsidTr="00A62A80">
        <w:tc>
          <w:tcPr>
            <w:tcW w:w="2552" w:type="dxa"/>
          </w:tcPr>
          <w:p w14:paraId="135CAF2E" w14:textId="77777777" w:rsidR="004506E3" w:rsidRDefault="004506E3" w:rsidP="00A62A80">
            <w:pPr>
              <w:spacing w:before="0"/>
              <w:ind w:left="0"/>
            </w:pPr>
            <w:r>
              <w:t>Data sanzione</w:t>
            </w:r>
          </w:p>
        </w:tc>
        <w:tc>
          <w:tcPr>
            <w:tcW w:w="6662" w:type="dxa"/>
          </w:tcPr>
          <w:p w14:paraId="65B92963" w14:textId="77777777" w:rsidR="004506E3" w:rsidRDefault="004506E3" w:rsidP="00A62A80">
            <w:pPr>
              <w:spacing w:before="0"/>
              <w:ind w:left="0"/>
            </w:pPr>
          </w:p>
        </w:tc>
      </w:tr>
      <w:tr w:rsidR="004506E3" w14:paraId="0BCCB008" w14:textId="77777777" w:rsidTr="00A62A80">
        <w:tc>
          <w:tcPr>
            <w:tcW w:w="2552" w:type="dxa"/>
          </w:tcPr>
          <w:p w14:paraId="3B4FF830" w14:textId="77777777" w:rsidR="004506E3" w:rsidRDefault="004506E3" w:rsidP="00A62A80">
            <w:pPr>
              <w:spacing w:before="0"/>
              <w:ind w:left="0"/>
            </w:pPr>
            <w:r>
              <w:t>Data Controllo</w:t>
            </w:r>
          </w:p>
        </w:tc>
        <w:tc>
          <w:tcPr>
            <w:tcW w:w="6662" w:type="dxa"/>
          </w:tcPr>
          <w:p w14:paraId="05F10EAD" w14:textId="77777777" w:rsidR="004506E3" w:rsidRDefault="004506E3" w:rsidP="00A62A80">
            <w:pPr>
              <w:spacing w:before="0"/>
              <w:ind w:left="0"/>
            </w:pPr>
          </w:p>
        </w:tc>
      </w:tr>
      <w:tr w:rsidR="004506E3" w14:paraId="14FC5231" w14:textId="77777777" w:rsidTr="00A62A80">
        <w:tc>
          <w:tcPr>
            <w:tcW w:w="2552" w:type="dxa"/>
          </w:tcPr>
          <w:p w14:paraId="4689EAB0" w14:textId="77777777" w:rsidR="004506E3" w:rsidRDefault="004506E3" w:rsidP="00A62A80">
            <w:pPr>
              <w:spacing w:before="0"/>
              <w:ind w:left="0"/>
            </w:pPr>
            <w:r>
              <w:t>Data verbale</w:t>
            </w:r>
          </w:p>
        </w:tc>
        <w:tc>
          <w:tcPr>
            <w:tcW w:w="6662" w:type="dxa"/>
          </w:tcPr>
          <w:p w14:paraId="33FD3C3A" w14:textId="77777777" w:rsidR="004506E3" w:rsidRDefault="004506E3" w:rsidP="00A62A80">
            <w:pPr>
              <w:spacing w:before="0"/>
              <w:ind w:left="0"/>
            </w:pPr>
          </w:p>
        </w:tc>
      </w:tr>
    </w:tbl>
    <w:p w14:paraId="2EE9E277" w14:textId="77777777" w:rsidR="004506E3" w:rsidRDefault="004506E3" w:rsidP="00C00277">
      <w:pPr>
        <w:ind w:left="0"/>
      </w:pPr>
    </w:p>
    <w:p w14:paraId="5DA1BFB4" w14:textId="77777777" w:rsidR="004506E3" w:rsidRPr="006E24BE" w:rsidRDefault="004506E3" w:rsidP="00C00277">
      <w:pPr>
        <w:ind w:left="0"/>
      </w:pPr>
      <w:r>
        <w:t xml:space="preserve">Ogni riga conterrà un link </w:t>
      </w:r>
      <w:r>
        <w:rPr>
          <w:b/>
        </w:rPr>
        <w:t xml:space="preserve">Dettagli </w:t>
      </w:r>
      <w:r>
        <w:t xml:space="preserve">per la visualizzazione del dettaglio della sanzione e, se la sanzione non è in stato </w:t>
      </w:r>
      <w:r>
        <w:rPr>
          <w:b/>
        </w:rPr>
        <w:t>Chiusa</w:t>
      </w:r>
      <w:r>
        <w:t xml:space="preserve">, un link </w:t>
      </w:r>
      <w:r>
        <w:rPr>
          <w:b/>
        </w:rPr>
        <w:t>Modifica</w:t>
      </w:r>
      <w:r>
        <w:t xml:space="preserve"> per la modifica o l’approvazione della sanzione</w:t>
      </w:r>
    </w:p>
    <w:p w14:paraId="21443961" w14:textId="77777777" w:rsidR="004506E3" w:rsidRDefault="004506E3" w:rsidP="00C00277">
      <w:pPr>
        <w:ind w:left="0"/>
      </w:pPr>
      <w:r>
        <w:t>La form sarà completata dai pulsanti</w:t>
      </w:r>
    </w:p>
    <w:p w14:paraId="515A01AC" w14:textId="77777777" w:rsidR="004506E3" w:rsidRDefault="004506E3" w:rsidP="00C00277">
      <w:pPr>
        <w:numPr>
          <w:ilvl w:val="0"/>
          <w:numId w:val="11"/>
        </w:numPr>
      </w:pPr>
      <w:r>
        <w:rPr>
          <w:b/>
        </w:rPr>
        <w:t>Pulisci:</w:t>
      </w:r>
      <w:r>
        <w:t xml:space="preserve"> che</w:t>
      </w:r>
      <w:r w:rsidRPr="00EE3447">
        <w:t xml:space="preserve"> </w:t>
      </w:r>
      <w:r>
        <w:t>permette di ripulire</w:t>
      </w:r>
      <w:r w:rsidRPr="00EE3447">
        <w:t xml:space="preserve"> tutti i campi eventualmente valorizzati dall’utente.</w:t>
      </w:r>
    </w:p>
    <w:p w14:paraId="04FF0F9C" w14:textId="77777777" w:rsidR="004506E3" w:rsidRDefault="004506E3" w:rsidP="00C00277">
      <w:pPr>
        <w:numPr>
          <w:ilvl w:val="0"/>
          <w:numId w:val="11"/>
        </w:numPr>
      </w:pPr>
      <w:r>
        <w:rPr>
          <w:b/>
        </w:rPr>
        <w:t>Cerca:</w:t>
      </w:r>
      <w:r>
        <w:t xml:space="preserve"> che invoca il servizio di ricerca</w:t>
      </w:r>
    </w:p>
    <w:p w14:paraId="48068B45" w14:textId="77777777" w:rsidR="004506E3" w:rsidRDefault="004506E3" w:rsidP="00C00277">
      <w:pPr>
        <w:numPr>
          <w:ilvl w:val="0"/>
          <w:numId w:val="11"/>
        </w:numPr>
      </w:pPr>
      <w:r w:rsidRPr="00C761DF">
        <w:rPr>
          <w:b/>
        </w:rPr>
        <w:t>Esporta</w:t>
      </w:r>
      <w:r>
        <w:rPr>
          <w:b/>
        </w:rPr>
        <w:t>:</w:t>
      </w:r>
      <w:r>
        <w:t xml:space="preserve"> che permette di esportare i risultati della ricerca in PDF</w:t>
      </w:r>
    </w:p>
    <w:p w14:paraId="3E19A75D" w14:textId="77777777" w:rsidR="004506E3" w:rsidRDefault="004506E3" w:rsidP="00C00277">
      <w:pPr>
        <w:numPr>
          <w:ilvl w:val="0"/>
          <w:numId w:val="11"/>
        </w:numPr>
      </w:pPr>
      <w:r w:rsidRPr="000B1230">
        <w:rPr>
          <w:b/>
        </w:rPr>
        <w:t>Nuova</w:t>
      </w:r>
      <w:r>
        <w:t xml:space="preserve"> </w:t>
      </w:r>
      <w:r>
        <w:rPr>
          <w:b/>
        </w:rPr>
        <w:t>Ricerca:</w:t>
      </w:r>
      <w:r>
        <w:t xml:space="preserve"> che rimanda alla form di ricerca nel caso in cui sia visualizzata la lista dei risultati</w:t>
      </w:r>
    </w:p>
    <w:p w14:paraId="793677B1" w14:textId="77777777" w:rsidR="004506E3" w:rsidRDefault="004506E3" w:rsidP="00C00277">
      <w:pPr>
        <w:ind w:left="0"/>
      </w:pPr>
    </w:p>
    <w:p w14:paraId="399ACA7F" w14:textId="77777777" w:rsidR="004506E3" w:rsidRDefault="004506E3" w:rsidP="00C00277">
      <w:pPr>
        <w:ind w:left="0"/>
      </w:pPr>
    </w:p>
    <w:p w14:paraId="02573418" w14:textId="77777777" w:rsidR="004506E3" w:rsidRDefault="004506E3" w:rsidP="00C00277">
      <w:pPr>
        <w:ind w:left="0"/>
      </w:pPr>
      <w:r>
        <w:lastRenderedPageBreak/>
        <w:t>Un esempio della form di ricerca è il seguente:</w:t>
      </w:r>
    </w:p>
    <w:p w14:paraId="66763AE8" w14:textId="77777777" w:rsidR="004506E3" w:rsidRDefault="004506E3" w:rsidP="004B4656">
      <w:pPr>
        <w:ind w:left="0"/>
      </w:pPr>
    </w:p>
    <w:p w14:paraId="60BECD58" w14:textId="77777777" w:rsidR="004506E3" w:rsidRDefault="000B139D" w:rsidP="005B0693">
      <w:pPr>
        <w:ind w:left="0"/>
        <w:jc w:val="center"/>
      </w:pPr>
      <w:r>
        <w:rPr>
          <w:noProof/>
        </w:rPr>
        <w:pict w14:anchorId="5C08109B">
          <v:shape id="Immagine 8" o:spid="_x0000_i1029" type="#_x0000_t75" style="width:450pt;height:299.35pt;visibility:visible">
            <v:imagedata r:id="rId17" o:title=""/>
          </v:shape>
        </w:pict>
      </w:r>
    </w:p>
    <w:p w14:paraId="12D88B81" w14:textId="77777777" w:rsidR="004506E3" w:rsidRDefault="004506E3" w:rsidP="004B4656">
      <w:pPr>
        <w:ind w:left="0"/>
      </w:pPr>
    </w:p>
    <w:p w14:paraId="186C81DF" w14:textId="77777777" w:rsidR="004506E3" w:rsidRDefault="004506E3" w:rsidP="004B4656">
      <w:pPr>
        <w:pStyle w:val="Titolo3"/>
        <w:tabs>
          <w:tab w:val="num" w:pos="-990"/>
        </w:tabs>
        <w:ind w:left="1134" w:hanging="708"/>
      </w:pPr>
      <w:r>
        <w:t xml:space="preserve"> </w:t>
      </w:r>
      <w:bookmarkStart w:id="69" w:name="_Toc56065411"/>
      <w:r w:rsidRPr="00F10788">
        <w:t>FTW_</w:t>
      </w:r>
      <w:r w:rsidRPr="00F10788">
        <w:rPr>
          <w:rFonts w:cs="Arial"/>
          <w:szCs w:val="18"/>
        </w:rPr>
        <w:t>SANZ</w:t>
      </w:r>
      <w:r>
        <w:t>_</w:t>
      </w:r>
      <w:r w:rsidRPr="00F10788">
        <w:t>MON_</w:t>
      </w:r>
      <w:r>
        <w:t>IT_VIS: “Dettaglio sanzione in itinere”</w:t>
      </w:r>
      <w:bookmarkEnd w:id="69"/>
    </w:p>
    <w:p w14:paraId="15BF0FB9" w14:textId="77777777" w:rsidR="004506E3" w:rsidRDefault="004506E3" w:rsidP="004B4656">
      <w:pPr>
        <w:ind w:left="0"/>
      </w:pPr>
      <w:r>
        <w:t>Questa funzionalità permette la visualizzazione del dettaglio di una sanzione. Si accede alla form di  dettaglio dopo una ricerca sanzioni.</w:t>
      </w:r>
    </w:p>
    <w:p w14:paraId="5DCAD92A" w14:textId="77777777" w:rsidR="004506E3" w:rsidRDefault="004506E3" w:rsidP="004B4656">
      <w:pPr>
        <w:ind w:left="0"/>
      </w:pPr>
      <w:r>
        <w:t>La form riprende quella di modifica sanzioni in sola lettura, dalla form sarà possibile attivare le azioni:</w:t>
      </w:r>
    </w:p>
    <w:p w14:paraId="49F9F97F" w14:textId="77777777" w:rsidR="004506E3" w:rsidRDefault="004506E3" w:rsidP="001E48D5">
      <w:pPr>
        <w:numPr>
          <w:ilvl w:val="0"/>
          <w:numId w:val="19"/>
        </w:numPr>
      </w:pPr>
      <w:r>
        <w:rPr>
          <w:b/>
        </w:rPr>
        <w:t>Chiudi</w:t>
      </w:r>
      <w:r>
        <w:t>: che chiude torna alla form di ricerca</w:t>
      </w:r>
    </w:p>
    <w:p w14:paraId="15E563CB" w14:textId="77777777" w:rsidR="004506E3" w:rsidRDefault="004506E3" w:rsidP="001E48D5">
      <w:pPr>
        <w:numPr>
          <w:ilvl w:val="0"/>
          <w:numId w:val="19"/>
        </w:numPr>
      </w:pPr>
      <w:r>
        <w:rPr>
          <w:b/>
        </w:rPr>
        <w:t>Modifica</w:t>
      </w:r>
      <w:r w:rsidRPr="001E48D5">
        <w:t>:</w:t>
      </w:r>
      <w:r>
        <w:t xml:space="preserve"> (presente solo se la sanzione non è chiusa) che porta alla form di modifica o di approvazione, a seconda dello stato della sanzione</w:t>
      </w:r>
    </w:p>
    <w:p w14:paraId="1C321061" w14:textId="77777777" w:rsidR="004506E3" w:rsidRDefault="004506E3" w:rsidP="004B4656">
      <w:pPr>
        <w:ind w:left="0"/>
      </w:pPr>
      <w:r>
        <w:t>La funzionalità permette di visualizzarne la cronologia. Tale cronologia sarà accessibile in un tab dedicato.</w:t>
      </w:r>
    </w:p>
    <w:p w14:paraId="47AB2477" w14:textId="77777777" w:rsidR="004506E3" w:rsidRDefault="004506E3" w:rsidP="004B4656">
      <w:pPr>
        <w:ind w:left="0"/>
      </w:pPr>
    </w:p>
    <w:p w14:paraId="0BA2D129" w14:textId="77777777" w:rsidR="004506E3" w:rsidRDefault="004506E3" w:rsidP="004B4656">
      <w:pPr>
        <w:ind w:left="0"/>
      </w:pPr>
    </w:p>
    <w:p w14:paraId="003EC2E7" w14:textId="77777777" w:rsidR="004506E3" w:rsidRDefault="004506E3" w:rsidP="004B4656">
      <w:pPr>
        <w:ind w:left="0"/>
      </w:pPr>
    </w:p>
    <w:p w14:paraId="02C7C375" w14:textId="77777777" w:rsidR="004506E3" w:rsidRDefault="004506E3" w:rsidP="004B4656">
      <w:pPr>
        <w:ind w:left="0"/>
      </w:pPr>
    </w:p>
    <w:p w14:paraId="44A20113" w14:textId="77777777" w:rsidR="004506E3" w:rsidRDefault="004506E3" w:rsidP="004B4656">
      <w:pPr>
        <w:ind w:left="0"/>
      </w:pPr>
    </w:p>
    <w:p w14:paraId="16100624" w14:textId="77777777" w:rsidR="004506E3" w:rsidRDefault="004506E3" w:rsidP="004B4656">
      <w:pPr>
        <w:ind w:left="0"/>
      </w:pPr>
    </w:p>
    <w:p w14:paraId="7FC85B3B" w14:textId="77777777" w:rsidR="004506E3" w:rsidRDefault="004506E3" w:rsidP="004B4656">
      <w:pPr>
        <w:ind w:left="0"/>
      </w:pPr>
    </w:p>
    <w:p w14:paraId="4460E390" w14:textId="77777777" w:rsidR="004506E3" w:rsidRDefault="004506E3" w:rsidP="004B4656">
      <w:pPr>
        <w:ind w:left="0"/>
      </w:pPr>
    </w:p>
    <w:p w14:paraId="5406F257" w14:textId="77777777" w:rsidR="004506E3" w:rsidRDefault="004506E3" w:rsidP="003317AA">
      <w:pPr>
        <w:ind w:left="0"/>
      </w:pPr>
      <w:r>
        <w:lastRenderedPageBreak/>
        <w:t>Un esempio della form di dettaglio è il seguente:</w:t>
      </w:r>
    </w:p>
    <w:p w14:paraId="298BC415" w14:textId="77777777" w:rsidR="004506E3" w:rsidRDefault="004506E3" w:rsidP="0023045C">
      <w:pPr>
        <w:spacing w:after="240"/>
        <w:ind w:left="0"/>
        <w:rPr>
          <w:b/>
        </w:rPr>
      </w:pPr>
    </w:p>
    <w:p w14:paraId="71EE1040" w14:textId="77777777" w:rsidR="004506E3" w:rsidRDefault="000B139D" w:rsidP="0023045C">
      <w:pPr>
        <w:spacing w:after="240"/>
        <w:ind w:left="0"/>
        <w:rPr>
          <w:b/>
        </w:rPr>
      </w:pPr>
      <w:r>
        <w:rPr>
          <w:b/>
          <w:noProof/>
        </w:rPr>
        <w:pict w14:anchorId="3C71E5CC">
          <v:shape id="Immagine 9" o:spid="_x0000_i1030" type="#_x0000_t75" style="width:447.65pt;height:291pt;visibility:visible">
            <v:imagedata r:id="rId18" o:title=""/>
          </v:shape>
        </w:pict>
      </w:r>
    </w:p>
    <w:p w14:paraId="54F2510C" w14:textId="77777777" w:rsidR="004506E3" w:rsidRDefault="004506E3" w:rsidP="0023045C">
      <w:pPr>
        <w:spacing w:after="240"/>
        <w:ind w:left="0"/>
        <w:rPr>
          <w:b/>
        </w:rPr>
      </w:pPr>
      <w:r>
        <w:t>Un esempio di cronologia è la seguente</w:t>
      </w:r>
    </w:p>
    <w:p w14:paraId="6F1C257A" w14:textId="77777777" w:rsidR="004506E3" w:rsidRDefault="000B139D" w:rsidP="0023045C">
      <w:pPr>
        <w:spacing w:after="240"/>
        <w:ind w:left="0"/>
        <w:rPr>
          <w:b/>
        </w:rPr>
      </w:pPr>
      <w:r>
        <w:rPr>
          <w:b/>
          <w:noProof/>
        </w:rPr>
        <w:pict w14:anchorId="788994A1">
          <v:shape id="Immagine 10" o:spid="_x0000_i1031" type="#_x0000_t75" style="width:445pt;height:221.65pt;visibility:visible">
            <v:imagedata r:id="rId19" o:title=""/>
          </v:shape>
        </w:pict>
      </w:r>
    </w:p>
    <w:p w14:paraId="25D6BDA5" w14:textId="77777777" w:rsidR="004506E3" w:rsidRDefault="004506E3" w:rsidP="00785764">
      <w:pPr>
        <w:pStyle w:val="Titolo2"/>
        <w:ind w:left="709" w:hanging="708"/>
      </w:pPr>
      <w:bookmarkStart w:id="70" w:name="_Toc56065412"/>
      <w:r>
        <w:lastRenderedPageBreak/>
        <w:t>Sanzioni da</w:t>
      </w:r>
      <w:r w:rsidRPr="00CF593B">
        <w:t xml:space="preserve"> </w:t>
      </w:r>
      <w:r>
        <w:t xml:space="preserve"> “Controllo ex-post”</w:t>
      </w:r>
      <w:bookmarkEnd w:id="70"/>
    </w:p>
    <w:p w14:paraId="3A363464" w14:textId="77777777" w:rsidR="004506E3" w:rsidRDefault="004506E3" w:rsidP="00785764">
      <w:pPr>
        <w:ind w:left="0"/>
      </w:pPr>
      <w:r>
        <w:t>Si esplicita il comportamento del sistema in caso di sanzioni provenienti da inadempimenti rilevati in fase di controllo ex-post, ossia durante la v</w:t>
      </w:r>
      <w:r w:rsidRPr="003F7A48">
        <w:t>erifica dell’effettività e della conforme erogazione delle attività formative approvate.</w:t>
      </w:r>
      <w:r>
        <w:t xml:space="preserve">  </w:t>
      </w:r>
    </w:p>
    <w:p w14:paraId="4C84A4D0" w14:textId="77777777" w:rsidR="004506E3" w:rsidRDefault="004506E3" w:rsidP="00BA3420">
      <w:pPr>
        <w:ind w:left="0"/>
      </w:pPr>
      <w:r w:rsidRPr="00BA3420">
        <w:t>Si riportano di seguito alcuni degli inadempi</w:t>
      </w:r>
      <w:r>
        <w:t>m</w:t>
      </w:r>
      <w:r w:rsidRPr="00BA3420">
        <w:t xml:space="preserve">enti rilevati da </w:t>
      </w:r>
      <w:r>
        <w:t>controllo</w:t>
      </w:r>
      <w:r w:rsidRPr="00BA3420">
        <w:t xml:space="preserve"> </w:t>
      </w:r>
      <w:r>
        <w:t>ex-post</w:t>
      </w:r>
      <w:r w:rsidRPr="00BA3420">
        <w:t xml:space="preserve"> che possono dare origine ad una sanzione:</w:t>
      </w:r>
    </w:p>
    <w:p w14:paraId="17B39A27" w14:textId="77777777" w:rsidR="004506E3" w:rsidRDefault="004506E3" w:rsidP="00021D87">
      <w:pPr>
        <w:ind w:left="0"/>
      </w:pPr>
      <w:r>
        <w:t>Fattispecie relative agli obblighi generali</w:t>
      </w:r>
    </w:p>
    <w:p w14:paraId="602D94CB" w14:textId="77777777" w:rsidR="004506E3" w:rsidRDefault="004506E3" w:rsidP="00021D87">
      <w:pPr>
        <w:numPr>
          <w:ilvl w:val="0"/>
          <w:numId w:val="20"/>
        </w:numPr>
      </w:pPr>
      <w:r>
        <w:t>Divieto di doppio finanziamento</w:t>
      </w:r>
    </w:p>
    <w:p w14:paraId="4FB22CA7" w14:textId="77777777" w:rsidR="004506E3" w:rsidRDefault="004506E3" w:rsidP="00021D87">
      <w:pPr>
        <w:numPr>
          <w:ilvl w:val="0"/>
          <w:numId w:val="20"/>
        </w:numPr>
      </w:pPr>
      <w:r>
        <w:t>Divieto di cofinanziamento</w:t>
      </w:r>
    </w:p>
    <w:p w14:paraId="0167D4A5" w14:textId="77777777" w:rsidR="004506E3" w:rsidRDefault="004506E3" w:rsidP="00021D87">
      <w:pPr>
        <w:numPr>
          <w:ilvl w:val="0"/>
          <w:numId w:val="20"/>
        </w:numPr>
      </w:pPr>
      <w:r>
        <w:t>Gratuità</w:t>
      </w:r>
    </w:p>
    <w:p w14:paraId="0755667B" w14:textId="77777777" w:rsidR="004506E3" w:rsidRPr="00BA3420" w:rsidRDefault="004506E3" w:rsidP="00BA3420">
      <w:pPr>
        <w:ind w:left="0"/>
      </w:pPr>
      <w:r>
        <w:t>Fattispecie Trasmissione Documentazione</w:t>
      </w:r>
    </w:p>
    <w:p w14:paraId="72493A6C" w14:textId="77777777" w:rsidR="004506E3" w:rsidRPr="00BA3420" w:rsidRDefault="004506E3" w:rsidP="00BA3420">
      <w:pPr>
        <w:numPr>
          <w:ilvl w:val="0"/>
          <w:numId w:val="21"/>
        </w:numPr>
      </w:pPr>
      <w:r w:rsidRPr="00BA3420">
        <w:t>Inesistenza di progetto già rendicontato</w:t>
      </w:r>
    </w:p>
    <w:p w14:paraId="7E534059" w14:textId="77777777" w:rsidR="004506E3" w:rsidRPr="00BA3420" w:rsidRDefault="004506E3" w:rsidP="00BA3420">
      <w:pPr>
        <w:numPr>
          <w:ilvl w:val="0"/>
          <w:numId w:val="21"/>
        </w:numPr>
      </w:pPr>
      <w:r w:rsidRPr="00BA3420">
        <w:t>Mancata trasmissione della documentazione richiesta ai fini del controllo ex post</w:t>
      </w:r>
    </w:p>
    <w:p w14:paraId="5AD88958" w14:textId="77777777" w:rsidR="004506E3" w:rsidRPr="00BA3420" w:rsidRDefault="004506E3" w:rsidP="00BA3420">
      <w:pPr>
        <w:numPr>
          <w:ilvl w:val="0"/>
          <w:numId w:val="21"/>
        </w:numPr>
      </w:pPr>
      <w:r w:rsidRPr="00BA3420">
        <w:t>Mancato rispetto dei termini per la trasmissione della documentazione richiesta ai fini del controllo ex post</w:t>
      </w:r>
    </w:p>
    <w:p w14:paraId="4019EE47" w14:textId="77777777" w:rsidR="004506E3" w:rsidRPr="00BA3420" w:rsidRDefault="004506E3" w:rsidP="00BA3420">
      <w:pPr>
        <w:numPr>
          <w:ilvl w:val="0"/>
          <w:numId w:val="21"/>
        </w:numPr>
      </w:pPr>
      <w:r w:rsidRPr="00BA3420">
        <w:t>Numero di allievi e/o di ore del progetto inferiore a quanto previsto in rendicontazione</w:t>
      </w:r>
    </w:p>
    <w:p w14:paraId="3DD6F68E" w14:textId="77777777" w:rsidR="004506E3" w:rsidRPr="00BA3420" w:rsidRDefault="004506E3" w:rsidP="00BA3420">
      <w:pPr>
        <w:numPr>
          <w:ilvl w:val="0"/>
          <w:numId w:val="21"/>
        </w:numPr>
      </w:pPr>
      <w:r w:rsidRPr="00BA3420">
        <w:t>Non conformità del corso alle norme previste dal Vademecum, come definite nel MOP</w:t>
      </w:r>
    </w:p>
    <w:p w14:paraId="7ABD7A7A" w14:textId="77777777" w:rsidR="004506E3" w:rsidRPr="00BA3420" w:rsidRDefault="004506E3" w:rsidP="00BA3420">
      <w:pPr>
        <w:numPr>
          <w:ilvl w:val="0"/>
          <w:numId w:val="21"/>
        </w:numPr>
      </w:pPr>
      <w:r w:rsidRPr="00BA3420">
        <w:t>Non corrispondenza con gli standard di servizio, come definiti nel MOP</w:t>
      </w:r>
    </w:p>
    <w:p w14:paraId="521092CE" w14:textId="77777777" w:rsidR="004506E3" w:rsidRPr="00BA3420" w:rsidRDefault="004506E3" w:rsidP="00BA3420">
      <w:pPr>
        <w:numPr>
          <w:ilvl w:val="0"/>
          <w:numId w:val="21"/>
        </w:numPr>
      </w:pPr>
      <w:r w:rsidRPr="00BA3420">
        <w:t>Relativamente alla rendicontazione a costi reali, assenza parziale di documentazione sui costi già rendicontati e/o trasmissione di documentazione irregolare</w:t>
      </w:r>
    </w:p>
    <w:p w14:paraId="60DCC5AC" w14:textId="77777777" w:rsidR="004506E3" w:rsidRDefault="004506E3" w:rsidP="00BA3420">
      <w:pPr>
        <w:numPr>
          <w:ilvl w:val="0"/>
          <w:numId w:val="21"/>
        </w:numPr>
      </w:pPr>
      <w:r w:rsidRPr="00BA3420">
        <w:t>Trasmissione di fatture non riportanti i riferimenti al progetto relativamente ai costi reali</w:t>
      </w:r>
    </w:p>
    <w:p w14:paraId="1098335A" w14:textId="77777777" w:rsidR="004506E3" w:rsidRPr="00BA3420" w:rsidRDefault="004506E3" w:rsidP="004801E7">
      <w:pPr>
        <w:ind w:left="0"/>
      </w:pPr>
      <w:r>
        <w:t>Fattispecie Moduli Obbligatori</w:t>
      </w:r>
    </w:p>
    <w:p w14:paraId="39F6AB55" w14:textId="77777777" w:rsidR="004506E3" w:rsidRPr="00BA3420" w:rsidRDefault="004506E3" w:rsidP="00BA3420">
      <w:pPr>
        <w:numPr>
          <w:ilvl w:val="0"/>
          <w:numId w:val="21"/>
        </w:numPr>
      </w:pPr>
      <w:r w:rsidRPr="00BA3420">
        <w:t>Mancato/parziale svolgimento dei moduli obbligatori quando previsti risultante dall’analisi del registro</w:t>
      </w:r>
    </w:p>
    <w:p w14:paraId="4717B917" w14:textId="77777777" w:rsidR="004506E3" w:rsidRDefault="004506E3" w:rsidP="00BA3420">
      <w:pPr>
        <w:numPr>
          <w:ilvl w:val="0"/>
          <w:numId w:val="21"/>
        </w:numPr>
      </w:pPr>
      <w:r w:rsidRPr="00BA3420">
        <w:t>Partecipazione ai corsi di eventuali uditori risultante dall’analisi del registro/rilevazione presenze</w:t>
      </w:r>
    </w:p>
    <w:p w14:paraId="74247FB1" w14:textId="77777777" w:rsidR="004506E3" w:rsidRPr="00BA3420" w:rsidRDefault="004506E3" w:rsidP="004801E7">
      <w:pPr>
        <w:ind w:left="0"/>
      </w:pPr>
      <w:r>
        <w:t xml:space="preserve">Fattispecie Registro / Rilevazione presenze </w:t>
      </w:r>
    </w:p>
    <w:p w14:paraId="3743AF6C" w14:textId="77777777" w:rsidR="004506E3" w:rsidRPr="00BA3420" w:rsidRDefault="004506E3" w:rsidP="00BA3420">
      <w:pPr>
        <w:numPr>
          <w:ilvl w:val="0"/>
          <w:numId w:val="21"/>
        </w:numPr>
      </w:pPr>
      <w:r w:rsidRPr="00BA3420">
        <w:t>Registro/rilevazione presenze interamente non compilati e/o precompilati e/o non completi</w:t>
      </w:r>
    </w:p>
    <w:p w14:paraId="3AADA178" w14:textId="77777777" w:rsidR="004506E3" w:rsidRDefault="004506E3" w:rsidP="00BA3420">
      <w:pPr>
        <w:numPr>
          <w:ilvl w:val="0"/>
          <w:numId w:val="21"/>
        </w:numPr>
      </w:pPr>
      <w:r w:rsidRPr="00BA3420">
        <w:t>Progetto congiunto senza specifico registro o con registri compilati in maniera non coordinata</w:t>
      </w:r>
    </w:p>
    <w:p w14:paraId="32184D44" w14:textId="77777777" w:rsidR="004506E3" w:rsidRDefault="004506E3" w:rsidP="004E6577">
      <w:pPr>
        <w:ind w:left="0"/>
      </w:pPr>
    </w:p>
    <w:p w14:paraId="6958E6EB" w14:textId="77777777" w:rsidR="004506E3" w:rsidRDefault="004506E3" w:rsidP="004E6577">
      <w:pPr>
        <w:ind w:left="0"/>
      </w:pPr>
      <w:r>
        <w:t>A meno delle date di scadenza relative a controdeduzioni ed esiti, in generale le funzionalità per le sanzioni ex-post rispecchiano quelle descritte per le sanzioni in itinere .</w:t>
      </w:r>
    </w:p>
    <w:p w14:paraId="129FAE93" w14:textId="77777777" w:rsidR="004506E3" w:rsidRPr="001F06D8" w:rsidRDefault="004506E3" w:rsidP="001B5540">
      <w:pPr>
        <w:ind w:left="0"/>
        <w:rPr>
          <w:b/>
          <w:u w:val="single"/>
        </w:rPr>
      </w:pPr>
      <w:r>
        <w:rPr>
          <w:b/>
          <w:u w:val="single"/>
        </w:rPr>
        <w:t>Applicazione della sanzione</w:t>
      </w:r>
      <w:r w:rsidRPr="00D45A50">
        <w:rPr>
          <w:b/>
          <w:u w:val="single"/>
        </w:rPr>
        <w:t xml:space="preserve"> </w:t>
      </w:r>
      <w:r>
        <w:t xml:space="preserve"> </w:t>
      </w:r>
    </w:p>
    <w:p w14:paraId="12F8F1C8" w14:textId="77777777" w:rsidR="004506E3" w:rsidRPr="00395B06" w:rsidRDefault="004506E3" w:rsidP="001B5540">
      <w:pPr>
        <w:ind w:left="0"/>
      </w:pPr>
      <w:r w:rsidRPr="00395B06">
        <w:t xml:space="preserve">Tutte le sanzioni prevedono una </w:t>
      </w:r>
      <w:r w:rsidRPr="00395B06">
        <w:rPr>
          <w:b/>
          <w:i/>
        </w:rPr>
        <w:t>notifica al processo di gestione del conto formazione</w:t>
      </w:r>
      <w:r w:rsidRPr="00395B06">
        <w:t xml:space="preserve">. Per i progetti già rendicontati è prevista una ulteriore </w:t>
      </w:r>
      <w:r w:rsidRPr="00395B06">
        <w:rPr>
          <w:b/>
          <w:i/>
        </w:rPr>
        <w:t>notifica al processo Gamma Enterprise</w:t>
      </w:r>
    </w:p>
    <w:p w14:paraId="736037DB" w14:textId="77777777" w:rsidR="004506E3" w:rsidRPr="00A50D39" w:rsidRDefault="004506E3" w:rsidP="004E6577">
      <w:pPr>
        <w:ind w:left="0"/>
      </w:pPr>
    </w:p>
    <w:p w14:paraId="4D4BC139" w14:textId="77777777" w:rsidR="004506E3" w:rsidRDefault="004506E3" w:rsidP="0038234F">
      <w:pPr>
        <w:pStyle w:val="Titolo2"/>
        <w:ind w:left="709" w:hanging="708"/>
      </w:pPr>
      <w:bookmarkStart w:id="71" w:name="_Toc56065413"/>
      <w:r>
        <w:t>Sanzioni da</w:t>
      </w:r>
      <w:r w:rsidRPr="00CF593B">
        <w:t xml:space="preserve"> </w:t>
      </w:r>
      <w:r>
        <w:t xml:space="preserve"> “Placement”</w:t>
      </w:r>
      <w:bookmarkEnd w:id="71"/>
    </w:p>
    <w:p w14:paraId="6E407A80" w14:textId="77777777" w:rsidR="004506E3" w:rsidRDefault="004506E3" w:rsidP="00645BAA">
      <w:pPr>
        <w:ind w:left="1"/>
      </w:pPr>
      <w:r w:rsidRPr="00645BAA">
        <w:t>Si esplicita il comportamento del sistema in caso di sanzioni provenienti da inadempimenti rilevati in fase di  placement.</w:t>
      </w:r>
    </w:p>
    <w:p w14:paraId="3AA875B0" w14:textId="77777777" w:rsidR="004506E3" w:rsidRDefault="004506E3" w:rsidP="00645BAA">
      <w:pPr>
        <w:ind w:left="1"/>
      </w:pPr>
      <w:r>
        <w:t>Per placement si intende</w:t>
      </w:r>
      <w:r w:rsidRPr="00FB1CC8">
        <w:t xml:space="preserve"> l’assunzione con un contratto di somministrazione di durata non inferiore ad una settimana, entro 180 giorni dalla fine delle attività formative</w:t>
      </w:r>
      <w:r>
        <w:t>.</w:t>
      </w:r>
    </w:p>
    <w:p w14:paraId="6BB7BE12" w14:textId="77777777" w:rsidR="004506E3" w:rsidRPr="00B85B82" w:rsidRDefault="004506E3" w:rsidP="00B85B82">
      <w:pPr>
        <w:ind w:left="1"/>
      </w:pPr>
      <w:r w:rsidRPr="00B85B82">
        <w:lastRenderedPageBreak/>
        <w:t>Nel caso di formazione Professionale rivolta a candidati a missione iscritti presso le ApL, allo scopo di garantirsi il 100% del finanziamento richiesto, è fatto obbligo all’ApL di realizzare una percentuale minima di placement, media annua, pari al 35% degli allievi che abbiano conseguito l’attestato di frequenza, fatta eccezione per gli allievi rientranti nella categoria fasce deboli.</w:t>
      </w:r>
    </w:p>
    <w:p w14:paraId="0303B047" w14:textId="77777777" w:rsidR="004506E3" w:rsidRDefault="004506E3" w:rsidP="00B85B82">
      <w:pPr>
        <w:ind w:left="1"/>
      </w:pPr>
      <w:r w:rsidRPr="00B85B82">
        <w:t xml:space="preserve">Nel caso di fallimento dell’obiettivo minimo, il valore complessivo rendicontato e approvato subisce una </w:t>
      </w:r>
      <w:r w:rsidRPr="00B85B82">
        <w:rPr>
          <w:b/>
        </w:rPr>
        <w:t>revoca</w:t>
      </w:r>
      <w:r w:rsidRPr="00B85B82">
        <w:t xml:space="preserve"> pari al 46% sulla quota che manca al raggiungimento del 35% di placement. </w:t>
      </w:r>
    </w:p>
    <w:p w14:paraId="3F8E5176" w14:textId="77777777" w:rsidR="004506E3" w:rsidRPr="00B85B82" w:rsidRDefault="004506E3" w:rsidP="00B85B82">
      <w:pPr>
        <w:ind w:left="1"/>
      </w:pPr>
      <w:r w:rsidRPr="00B85B82">
        <w:t>Il numero dei partecipanti appartenenti alla categoria fasce deboli viene scorporato dal totale dei partecipanti al corso ai fini del calcolo del placement minimo.</w:t>
      </w:r>
    </w:p>
    <w:p w14:paraId="51D7E227" w14:textId="77777777" w:rsidR="004506E3" w:rsidRDefault="004506E3" w:rsidP="00645BAA">
      <w:pPr>
        <w:ind w:left="1"/>
      </w:pPr>
      <w:r w:rsidRPr="00BA3420">
        <w:t>Si riportano di seguito alcuni degli inadempi</w:t>
      </w:r>
      <w:r>
        <w:t>m</w:t>
      </w:r>
      <w:r w:rsidRPr="00BA3420">
        <w:t xml:space="preserve">enti </w:t>
      </w:r>
      <w:r>
        <w:t xml:space="preserve">relativi al placement </w:t>
      </w:r>
      <w:r w:rsidRPr="00BA3420">
        <w:t>che possono dare origine ad una sanzione</w:t>
      </w:r>
      <w:r>
        <w:t>:</w:t>
      </w:r>
    </w:p>
    <w:p w14:paraId="620BCB2E" w14:textId="77777777" w:rsidR="004506E3" w:rsidRDefault="004506E3" w:rsidP="00021D87">
      <w:pPr>
        <w:ind w:left="0"/>
      </w:pPr>
      <w:r>
        <w:t>Fattispecie relative al Placement</w:t>
      </w:r>
    </w:p>
    <w:p w14:paraId="797E9BD1" w14:textId="77777777" w:rsidR="004506E3" w:rsidRDefault="004506E3" w:rsidP="00FB1CC8">
      <w:pPr>
        <w:numPr>
          <w:ilvl w:val="0"/>
          <w:numId w:val="22"/>
        </w:numPr>
      </w:pPr>
      <w:r w:rsidRPr="00FB1CC8">
        <w:t>Mancato raggiungimento obiettivi di placement così come definito dalle Parti Sociali</w:t>
      </w:r>
    </w:p>
    <w:p w14:paraId="092CA7A7" w14:textId="77777777" w:rsidR="004506E3" w:rsidRPr="00FB1CC8" w:rsidRDefault="004506E3" w:rsidP="003717FC">
      <w:pPr>
        <w:ind w:left="361"/>
      </w:pPr>
    </w:p>
    <w:p w14:paraId="11285590" w14:textId="77777777" w:rsidR="004506E3" w:rsidRDefault="004506E3" w:rsidP="00B5000B">
      <w:pPr>
        <w:pStyle w:val="Titolo3"/>
        <w:tabs>
          <w:tab w:val="num" w:pos="-990"/>
        </w:tabs>
        <w:ind w:left="1134" w:hanging="708"/>
      </w:pPr>
      <w:bookmarkStart w:id="72" w:name="_Toc56065414"/>
      <w:r w:rsidRPr="009E7A1C">
        <w:t>FTW_</w:t>
      </w:r>
      <w:r w:rsidRPr="009E7A1C">
        <w:rPr>
          <w:rFonts w:cs="Arial"/>
          <w:szCs w:val="18"/>
        </w:rPr>
        <w:t>SANZ</w:t>
      </w:r>
      <w:r w:rsidRPr="009E7A1C">
        <w:t>_</w:t>
      </w:r>
      <w:r>
        <w:t>PLA</w:t>
      </w:r>
      <w:r w:rsidRPr="009E7A1C">
        <w:t>_INS</w:t>
      </w:r>
      <w:r>
        <w:t>: Crea sanzione da placement</w:t>
      </w:r>
      <w:bookmarkEnd w:id="72"/>
    </w:p>
    <w:p w14:paraId="53672903" w14:textId="77777777" w:rsidR="004506E3" w:rsidRPr="008C59B3" w:rsidRDefault="004506E3" w:rsidP="00DC14A4">
      <w:pPr>
        <w:ind w:left="0"/>
      </w:pPr>
      <w:r>
        <w:t xml:space="preserve">La creazione a sistema di queste, se necessario, viene effettuata a seguito di controlli sul placement dei progetti rendicontati nell’anno di riferimento.  </w:t>
      </w:r>
      <w:r w:rsidRPr="00321848">
        <w:t xml:space="preserve">La procedura viene posta in stato </w:t>
      </w:r>
      <w:r w:rsidRPr="00321848">
        <w:rPr>
          <w:b/>
        </w:rPr>
        <w:t xml:space="preserve">In attesa di </w:t>
      </w:r>
      <w:r w:rsidRPr="0015035E">
        <w:rPr>
          <w:b/>
        </w:rPr>
        <w:t>controdeduzioni</w:t>
      </w:r>
      <w:r w:rsidRPr="00321848">
        <w:t>,</w:t>
      </w:r>
      <w:r>
        <w:t xml:space="preserve">  durante il quale </w:t>
      </w:r>
      <w:r w:rsidRPr="00321848">
        <w:t>l’ApL può presentare controdeduzioni (chiarimenti e/o integrazione documentale) entro 1</w:t>
      </w:r>
      <w:r>
        <w:t>5</w:t>
      </w:r>
      <w:r w:rsidRPr="00321848">
        <w:t xml:space="preserve"> giorni dalla data del verbale</w:t>
      </w:r>
      <w:r>
        <w:t xml:space="preserve"> (così come previsto in generale per i controlli ex-post) o comunque configurabile, trascorso il quale il processo di sanzione passa allo stato </w:t>
      </w:r>
      <w:r w:rsidRPr="00E20CD5">
        <w:rPr>
          <w:b/>
        </w:rPr>
        <w:t>In lavorazione</w:t>
      </w:r>
      <w:r>
        <w:t xml:space="preserve"> ed è visibile in modifica e visualizzazione.</w:t>
      </w:r>
    </w:p>
    <w:p w14:paraId="379D3EAB" w14:textId="77777777" w:rsidR="004506E3" w:rsidRDefault="004506E3" w:rsidP="002D44E9">
      <w:pPr>
        <w:ind w:left="0"/>
      </w:pPr>
      <w:r>
        <w:t xml:space="preserve">La verifica di placement, e la eventuale creazione di una procedura di sanzionamento, può essere effettuata su richiesta dell’operatore Forma.Temp nella sezione “Placement” o in automatico, schedulata all’inizio dell’anno successivo a quello di riferimento. </w:t>
      </w:r>
    </w:p>
    <w:p w14:paraId="2679F326" w14:textId="77777777" w:rsidR="004506E3" w:rsidRDefault="004506E3" w:rsidP="002D44E9">
      <w:pPr>
        <w:ind w:left="0"/>
      </w:pPr>
      <w:r>
        <w:t>La presenza di una sanzione da gestire dall’utente loggato viene notificata nella Home Page di FTWEB.</w:t>
      </w:r>
    </w:p>
    <w:p w14:paraId="2F71C828" w14:textId="77777777" w:rsidR="004506E3" w:rsidRDefault="004506E3" w:rsidP="002D44E9">
      <w:pPr>
        <w:ind w:left="0"/>
      </w:pPr>
    </w:p>
    <w:p w14:paraId="3B1867B8" w14:textId="77777777" w:rsidR="004506E3" w:rsidRDefault="004506E3" w:rsidP="002D44E9">
      <w:pPr>
        <w:ind w:left="0"/>
      </w:pPr>
    </w:p>
    <w:p w14:paraId="324FD8BC" w14:textId="77777777" w:rsidR="004506E3" w:rsidRDefault="004506E3" w:rsidP="008C59B3">
      <w:pPr>
        <w:pStyle w:val="Titolo3"/>
        <w:tabs>
          <w:tab w:val="num" w:pos="-990"/>
        </w:tabs>
        <w:ind w:left="1134" w:hanging="708"/>
      </w:pPr>
      <w:bookmarkStart w:id="73" w:name="_Toc56065415"/>
      <w:r w:rsidRPr="009E7A1C">
        <w:t>FTW_</w:t>
      </w:r>
      <w:r w:rsidRPr="009E7A1C">
        <w:rPr>
          <w:rFonts w:cs="Arial"/>
          <w:szCs w:val="18"/>
        </w:rPr>
        <w:t>SANZ</w:t>
      </w:r>
      <w:r w:rsidRPr="009E7A1C">
        <w:t>_</w:t>
      </w:r>
      <w:r>
        <w:t>PLA</w:t>
      </w:r>
      <w:r w:rsidRPr="009E7A1C">
        <w:t>_</w:t>
      </w:r>
      <w:r>
        <w:t>MOD: Modifica sanzione da placement</w:t>
      </w:r>
      <w:bookmarkEnd w:id="73"/>
    </w:p>
    <w:p w14:paraId="3C3A6470" w14:textId="77777777" w:rsidR="004506E3" w:rsidRDefault="004506E3" w:rsidP="008C59B3">
      <w:pPr>
        <w:ind w:left="0"/>
      </w:pPr>
      <w:r>
        <w:t xml:space="preserve">La funzionalità di modifica di una sanzione è disponibile solo per le procedure in stato </w:t>
      </w:r>
      <w:r w:rsidRPr="00A64D88">
        <w:rPr>
          <w:b/>
        </w:rPr>
        <w:t>In lavorazione</w:t>
      </w:r>
      <w:r>
        <w:t>, durante questa fase gli operatori abilitati provvedono a verificare i dati delle sanzioni create dal sistema  ed a modificarle se necessario.</w:t>
      </w:r>
    </w:p>
    <w:p w14:paraId="272BE2BF" w14:textId="77777777" w:rsidR="004506E3" w:rsidRPr="00A64D88" w:rsidRDefault="004506E3" w:rsidP="00945CCE">
      <w:pPr>
        <w:ind w:left="0"/>
      </w:pPr>
      <w:r>
        <w:t>Si accede alla form di modifica dopo una ricerca sanzioni (generica o specifica per il placement) o attraverso i link mostrati dalla notifica in Home Page.</w:t>
      </w:r>
    </w:p>
    <w:p w14:paraId="59A68CDB" w14:textId="77777777" w:rsidR="004506E3" w:rsidRDefault="004506E3" w:rsidP="00945CCE">
      <w:pPr>
        <w:ind w:left="0"/>
      </w:pPr>
      <w:r>
        <w:t>La pagina di modifica sarà composta dai seguenti tab:</w:t>
      </w:r>
    </w:p>
    <w:p w14:paraId="657694BC" w14:textId="77777777" w:rsidR="004506E3" w:rsidRDefault="004506E3" w:rsidP="00945CCE">
      <w:pPr>
        <w:numPr>
          <w:ilvl w:val="0"/>
          <w:numId w:val="16"/>
        </w:numPr>
      </w:pPr>
      <w:r>
        <w:t>Riepilogo Sanzione</w:t>
      </w:r>
      <w:r>
        <w:tab/>
        <w:t>(predefinito)</w:t>
      </w:r>
    </w:p>
    <w:p w14:paraId="1134CEB6" w14:textId="77777777" w:rsidR="004506E3" w:rsidRDefault="004506E3" w:rsidP="00945CCE">
      <w:pPr>
        <w:numPr>
          <w:ilvl w:val="0"/>
          <w:numId w:val="16"/>
        </w:numPr>
      </w:pPr>
      <w:r>
        <w:t>Dettaglio ApL</w:t>
      </w:r>
      <w:r>
        <w:tab/>
      </w:r>
      <w:r>
        <w:tab/>
        <w:t>(visibile su richiesta)</w:t>
      </w:r>
    </w:p>
    <w:p w14:paraId="31EACA80" w14:textId="77777777" w:rsidR="004506E3" w:rsidRDefault="004506E3" w:rsidP="008C59B3">
      <w:pPr>
        <w:ind w:left="0"/>
      </w:pPr>
    </w:p>
    <w:p w14:paraId="176754B0" w14:textId="77777777" w:rsidR="004506E3" w:rsidRPr="00491FAE" w:rsidRDefault="004506E3" w:rsidP="00945CCE">
      <w:pPr>
        <w:ind w:left="0"/>
        <w:rPr>
          <w:b/>
          <w:u w:val="single"/>
        </w:rPr>
      </w:pPr>
      <w:r>
        <w:rPr>
          <w:b/>
          <w:u w:val="single"/>
        </w:rPr>
        <w:t>Riepilogo Sanzione</w:t>
      </w:r>
    </w:p>
    <w:p w14:paraId="7228A2A6" w14:textId="77777777" w:rsidR="004506E3" w:rsidRDefault="004506E3" w:rsidP="00945CCE">
      <w:pPr>
        <w:ind w:left="0"/>
      </w:pPr>
      <w:r>
        <w:t>Contiene la form di modifica delle sanzioni e sarà composta da:</w:t>
      </w:r>
    </w:p>
    <w:p w14:paraId="1BF4BBC9" w14:textId="77777777" w:rsidR="004506E3" w:rsidRDefault="004506E3" w:rsidP="00945CCE">
      <w:pPr>
        <w:numPr>
          <w:ilvl w:val="0"/>
          <w:numId w:val="23"/>
        </w:numPr>
      </w:pPr>
      <w:r>
        <w:t xml:space="preserve">Una Sezione </w:t>
      </w:r>
      <w:r w:rsidRPr="00ED2170">
        <w:rPr>
          <w:b/>
        </w:rPr>
        <w:t xml:space="preserve">Dati </w:t>
      </w:r>
      <w:r>
        <w:rPr>
          <w:b/>
        </w:rPr>
        <w:t xml:space="preserve">ApL </w:t>
      </w:r>
      <w:r>
        <w:t xml:space="preserve">contenente le seguenti informazioni sintetiche sulla APL in esame: </w:t>
      </w:r>
    </w:p>
    <w:p w14:paraId="16D4BCB4" w14:textId="77777777" w:rsidR="004506E3" w:rsidRDefault="004506E3" w:rsidP="00945CCE">
      <w:pPr>
        <w:numPr>
          <w:ilvl w:val="1"/>
          <w:numId w:val="17"/>
        </w:numPr>
      </w:pPr>
      <w:r>
        <w:t xml:space="preserve">Denominazione </w:t>
      </w:r>
    </w:p>
    <w:p w14:paraId="7A57FF15" w14:textId="77777777" w:rsidR="004506E3" w:rsidRPr="00E2276D" w:rsidRDefault="004506E3" w:rsidP="00945CCE">
      <w:pPr>
        <w:numPr>
          <w:ilvl w:val="1"/>
          <w:numId w:val="17"/>
        </w:numPr>
      </w:pPr>
      <w:r w:rsidRPr="00E2276D">
        <w:t>Codice Fiscale/Partita IVA</w:t>
      </w:r>
    </w:p>
    <w:p w14:paraId="1CE1C397" w14:textId="77777777" w:rsidR="004506E3" w:rsidRDefault="004506E3" w:rsidP="00945CCE">
      <w:pPr>
        <w:numPr>
          <w:ilvl w:val="1"/>
          <w:numId w:val="17"/>
        </w:numPr>
      </w:pPr>
      <w:r>
        <w:lastRenderedPageBreak/>
        <w:t>Sede legale</w:t>
      </w:r>
    </w:p>
    <w:p w14:paraId="1C192E2E" w14:textId="77777777" w:rsidR="004506E3" w:rsidRDefault="004506E3" w:rsidP="00945CCE">
      <w:pPr>
        <w:numPr>
          <w:ilvl w:val="1"/>
          <w:numId w:val="17"/>
        </w:numPr>
      </w:pPr>
      <w:r>
        <w:t>Autorizzazione Ministeriale</w:t>
      </w:r>
    </w:p>
    <w:p w14:paraId="0D0D68A4" w14:textId="77777777" w:rsidR="004506E3" w:rsidRDefault="004506E3" w:rsidP="00945CCE">
      <w:r>
        <w:t xml:space="preserve">La sezione comprenderà un bottone </w:t>
      </w:r>
      <w:r>
        <w:rPr>
          <w:b/>
        </w:rPr>
        <w:t>Dettagli</w:t>
      </w:r>
      <w:r>
        <w:t xml:space="preserve"> per visualizzare, nel tab </w:t>
      </w:r>
      <w:r w:rsidRPr="00156CCD">
        <w:rPr>
          <w:b/>
        </w:rPr>
        <w:t>Dettaglio APL</w:t>
      </w:r>
      <w:r w:rsidRPr="00156CCD">
        <w:t xml:space="preserve">, </w:t>
      </w:r>
      <w:r>
        <w:t>le informazioni di dettaglio dell’ APL</w:t>
      </w:r>
    </w:p>
    <w:p w14:paraId="56740B75" w14:textId="77777777" w:rsidR="004506E3" w:rsidRDefault="004506E3" w:rsidP="00945CCE">
      <w:pPr>
        <w:numPr>
          <w:ilvl w:val="0"/>
          <w:numId w:val="23"/>
        </w:numPr>
      </w:pPr>
      <w:r w:rsidRPr="00945CCE">
        <w:t xml:space="preserve">Una sezione </w:t>
      </w:r>
      <w:r w:rsidRPr="00B329EA">
        <w:rPr>
          <w:b/>
        </w:rPr>
        <w:t xml:space="preserve">Dati </w:t>
      </w:r>
      <w:r>
        <w:t xml:space="preserve">Controllo </w:t>
      </w:r>
      <w:r w:rsidRPr="00945CCE">
        <w:t>contenente</w:t>
      </w:r>
      <w:r>
        <w:t>:</w:t>
      </w:r>
    </w:p>
    <w:p w14:paraId="3CE863F7" w14:textId="77777777" w:rsidR="004506E3" w:rsidRDefault="004506E3" w:rsidP="00B329EA">
      <w:pPr>
        <w:numPr>
          <w:ilvl w:val="1"/>
          <w:numId w:val="23"/>
        </w:numPr>
      </w:pPr>
      <w:r>
        <w:t>Data di creazione della procedura</w:t>
      </w:r>
    </w:p>
    <w:p w14:paraId="3A4FDA1D" w14:textId="77777777" w:rsidR="004506E3" w:rsidRDefault="004506E3" w:rsidP="00B329EA">
      <w:pPr>
        <w:numPr>
          <w:ilvl w:val="1"/>
          <w:numId w:val="23"/>
        </w:numPr>
      </w:pPr>
      <w:r>
        <w:t>Data invio Verbale di controllo</w:t>
      </w:r>
    </w:p>
    <w:p w14:paraId="246F6D25" w14:textId="77777777" w:rsidR="004506E3" w:rsidRDefault="004506E3" w:rsidP="00B329EA">
      <w:pPr>
        <w:numPr>
          <w:ilvl w:val="1"/>
          <w:numId w:val="23"/>
        </w:numPr>
      </w:pPr>
      <w:r>
        <w:t>Anno di riferimento (relativo al campione di progetti da verificare)</w:t>
      </w:r>
    </w:p>
    <w:p w14:paraId="61BAD96A" w14:textId="77777777" w:rsidR="004506E3" w:rsidRDefault="004506E3" w:rsidP="00B329EA">
      <w:pPr>
        <w:ind w:left="0"/>
      </w:pPr>
    </w:p>
    <w:p w14:paraId="5833A175" w14:textId="77777777" w:rsidR="004506E3" w:rsidRDefault="004506E3" w:rsidP="00B329EA">
      <w:pPr>
        <w:numPr>
          <w:ilvl w:val="0"/>
          <w:numId w:val="23"/>
        </w:numPr>
      </w:pPr>
      <w:r>
        <w:t>La lista dei progetti rendicontati, per l’APL e per l’anno di riferimento soggetti a placement e con indicazione per ogni progetto del valore finanziato, del numero di allievi soggetti a placement e del numero di allievi assunti e con indicazione  finale del totale complessivo del valore finanziato, del numero di allievi soggetti a placement e del numero di allievi assunti</w:t>
      </w:r>
    </w:p>
    <w:p w14:paraId="4FC5D933" w14:textId="77777777" w:rsidR="004506E3" w:rsidRDefault="004506E3" w:rsidP="008C59B3">
      <w:pPr>
        <w:ind w:left="0"/>
      </w:pPr>
    </w:p>
    <w:p w14:paraId="742A4F3E" w14:textId="77777777" w:rsidR="004506E3" w:rsidRDefault="004506E3" w:rsidP="00A40D6A">
      <w:pPr>
        <w:numPr>
          <w:ilvl w:val="0"/>
          <w:numId w:val="23"/>
        </w:numPr>
      </w:pPr>
      <w:r>
        <w:t xml:space="preserve">Una sezione di </w:t>
      </w:r>
      <w:r>
        <w:rPr>
          <w:b/>
        </w:rPr>
        <w:t>Riassunto</w:t>
      </w:r>
      <w:r w:rsidRPr="00AA5C5D">
        <w:t xml:space="preserve"> </w:t>
      </w:r>
      <w:r>
        <w:t>delle informazioni contenente:</w:t>
      </w:r>
    </w:p>
    <w:p w14:paraId="162EF5F0" w14:textId="77777777" w:rsidR="004506E3" w:rsidRDefault="004506E3" w:rsidP="00A40D6A">
      <w:pPr>
        <w:numPr>
          <w:ilvl w:val="0"/>
          <w:numId w:val="24"/>
        </w:numPr>
      </w:pPr>
      <w:r>
        <w:t>Lo stato della procedura</w:t>
      </w:r>
    </w:p>
    <w:p w14:paraId="229DA7C5" w14:textId="77777777" w:rsidR="004506E3" w:rsidRDefault="004506E3" w:rsidP="00A40D6A">
      <w:pPr>
        <w:numPr>
          <w:ilvl w:val="0"/>
          <w:numId w:val="24"/>
        </w:numPr>
      </w:pPr>
      <w:r>
        <w:t>Il placement raggiunto per l’anno di riferimento</w:t>
      </w:r>
    </w:p>
    <w:p w14:paraId="1539F128" w14:textId="77777777" w:rsidR="004506E3" w:rsidRDefault="004506E3" w:rsidP="00A40D6A">
      <w:pPr>
        <w:numPr>
          <w:ilvl w:val="0"/>
          <w:numId w:val="24"/>
        </w:numPr>
      </w:pPr>
      <w:r>
        <w:t>Totale rendicontato, per l’anno di riferimento, dai progetti soggetti a placement</w:t>
      </w:r>
    </w:p>
    <w:p w14:paraId="6AE55509" w14:textId="77777777" w:rsidR="004506E3" w:rsidRDefault="004506E3" w:rsidP="00A40D6A">
      <w:pPr>
        <w:numPr>
          <w:ilvl w:val="0"/>
          <w:numId w:val="24"/>
        </w:numPr>
      </w:pPr>
      <w:r>
        <w:t xml:space="preserve">L’importo totale delle sanzioni (calcolato in base al totale rendicontato e alla differenza tra il placement raggiunto e il minimo medio annuo richiesto)  </w:t>
      </w:r>
    </w:p>
    <w:p w14:paraId="7AFC1B60" w14:textId="77777777" w:rsidR="004506E3" w:rsidRDefault="004506E3" w:rsidP="00A40D6A">
      <w:pPr>
        <w:numPr>
          <w:ilvl w:val="0"/>
          <w:numId w:val="24"/>
        </w:numPr>
      </w:pPr>
      <w:r>
        <w:t>Modalità di applicazione: Revoca</w:t>
      </w:r>
    </w:p>
    <w:p w14:paraId="34B31B4D" w14:textId="77777777" w:rsidR="004506E3" w:rsidRDefault="004506E3" w:rsidP="004616EF">
      <w:pPr>
        <w:numPr>
          <w:ilvl w:val="0"/>
          <w:numId w:val="24"/>
        </w:numPr>
      </w:pPr>
      <w:r>
        <w:t>Un campo note</w:t>
      </w:r>
    </w:p>
    <w:p w14:paraId="562B2254" w14:textId="77777777" w:rsidR="004506E3" w:rsidRDefault="004506E3" w:rsidP="00D75F19"/>
    <w:p w14:paraId="4FD0C3AF" w14:textId="77777777" w:rsidR="004506E3" w:rsidRDefault="004506E3" w:rsidP="008A4AA8">
      <w:pPr>
        <w:numPr>
          <w:ilvl w:val="0"/>
          <w:numId w:val="17"/>
        </w:numPr>
        <w:tabs>
          <w:tab w:val="clear" w:pos="720"/>
          <w:tab w:val="num" w:pos="426"/>
        </w:tabs>
        <w:ind w:left="426" w:hanging="426"/>
      </w:pPr>
      <w:r>
        <w:t>Una sezione contenente i pulsanti:</w:t>
      </w:r>
    </w:p>
    <w:p w14:paraId="16F0023E" w14:textId="77777777" w:rsidR="004506E3" w:rsidRDefault="004506E3" w:rsidP="008A4AA8">
      <w:pPr>
        <w:numPr>
          <w:ilvl w:val="0"/>
          <w:numId w:val="11"/>
        </w:numPr>
        <w:ind w:hanging="436"/>
      </w:pPr>
      <w:r>
        <w:rPr>
          <w:b/>
        </w:rPr>
        <w:t>Inoltra la proposta di sanzione:</w:t>
      </w:r>
      <w:r>
        <w:t xml:space="preserve"> porta la sanzione in stato </w:t>
      </w:r>
      <w:r>
        <w:rPr>
          <w:b/>
        </w:rPr>
        <w:t>Da approvare</w:t>
      </w:r>
      <w:r>
        <w:t xml:space="preserve"> </w:t>
      </w:r>
    </w:p>
    <w:p w14:paraId="1092CD0F" w14:textId="77777777" w:rsidR="004506E3" w:rsidRDefault="004506E3" w:rsidP="008A4AA8">
      <w:pPr>
        <w:numPr>
          <w:ilvl w:val="0"/>
          <w:numId w:val="11"/>
        </w:numPr>
        <w:ind w:left="709" w:hanging="283"/>
      </w:pPr>
      <w:r w:rsidRPr="00921B9C">
        <w:rPr>
          <w:b/>
        </w:rPr>
        <w:t>Ripristina valori iniziali</w:t>
      </w:r>
      <w:r>
        <w:rPr>
          <w:b/>
        </w:rPr>
        <w:t xml:space="preserve">: </w:t>
      </w:r>
      <w:r>
        <w:t>che</w:t>
      </w:r>
      <w:r w:rsidRPr="00EE3447">
        <w:t xml:space="preserve"> </w:t>
      </w:r>
      <w:r>
        <w:t>annulla tutte le eventuali variazioni apportate ripristinando i valori immessi al momento della creazione della sanzione</w:t>
      </w:r>
      <w:r w:rsidRPr="00EE3447">
        <w:t>.</w:t>
      </w:r>
    </w:p>
    <w:p w14:paraId="6AD16554" w14:textId="77777777" w:rsidR="004506E3" w:rsidRDefault="004506E3" w:rsidP="008A4AA8">
      <w:pPr>
        <w:numPr>
          <w:ilvl w:val="0"/>
          <w:numId w:val="11"/>
        </w:numPr>
        <w:ind w:left="709" w:hanging="283"/>
      </w:pPr>
      <w:r>
        <w:rPr>
          <w:b/>
        </w:rPr>
        <w:t>Salva:</w:t>
      </w:r>
      <w:r>
        <w:t xml:space="preserve"> che salva le modifiche in un’ area temporanea </w:t>
      </w:r>
    </w:p>
    <w:p w14:paraId="7E294026" w14:textId="77777777" w:rsidR="004506E3" w:rsidRDefault="004506E3" w:rsidP="00BF1E45">
      <w:r>
        <w:rPr>
          <w:b/>
        </w:rPr>
        <w:t>Chiudi:</w:t>
      </w:r>
      <w:r>
        <w:t xml:space="preserve"> che annulla ogni variazione non salvata</w:t>
      </w:r>
    </w:p>
    <w:p w14:paraId="0F8EDCBB" w14:textId="77777777" w:rsidR="004506E3" w:rsidRDefault="004506E3" w:rsidP="00D75F19">
      <w:pPr>
        <w:ind w:left="0"/>
      </w:pPr>
    </w:p>
    <w:p w14:paraId="76B6AD33" w14:textId="77777777" w:rsidR="004506E3" w:rsidRDefault="004506E3" w:rsidP="00D75F19">
      <w:pPr>
        <w:ind w:left="0"/>
      </w:pPr>
    </w:p>
    <w:p w14:paraId="591F715E" w14:textId="77777777" w:rsidR="004506E3" w:rsidRDefault="004506E3" w:rsidP="00D75F19">
      <w:pPr>
        <w:ind w:left="0"/>
      </w:pPr>
    </w:p>
    <w:p w14:paraId="264CF619" w14:textId="77777777" w:rsidR="004506E3" w:rsidRDefault="004506E3" w:rsidP="00D75F19">
      <w:pPr>
        <w:ind w:left="0"/>
      </w:pPr>
    </w:p>
    <w:p w14:paraId="7189D37A" w14:textId="77777777" w:rsidR="004506E3" w:rsidRDefault="004506E3" w:rsidP="00D75F19">
      <w:pPr>
        <w:ind w:left="0"/>
      </w:pPr>
    </w:p>
    <w:p w14:paraId="4F82EA94" w14:textId="77777777" w:rsidR="004506E3" w:rsidRDefault="004506E3" w:rsidP="00D75F19">
      <w:pPr>
        <w:ind w:left="0"/>
      </w:pPr>
    </w:p>
    <w:p w14:paraId="6C6E01F6" w14:textId="77777777" w:rsidR="004506E3" w:rsidRDefault="004506E3" w:rsidP="00D75F19">
      <w:pPr>
        <w:ind w:left="0"/>
      </w:pPr>
    </w:p>
    <w:p w14:paraId="534E1E2C" w14:textId="77777777" w:rsidR="004506E3" w:rsidRDefault="004506E3" w:rsidP="00D75F19">
      <w:pPr>
        <w:ind w:left="0"/>
      </w:pPr>
      <w:r>
        <w:t>Un esempio della form di modifica è il seguente</w:t>
      </w:r>
    </w:p>
    <w:p w14:paraId="76E855B9" w14:textId="77777777" w:rsidR="004506E3" w:rsidRDefault="004506E3" w:rsidP="008C59B3">
      <w:pPr>
        <w:ind w:left="0"/>
      </w:pPr>
    </w:p>
    <w:p w14:paraId="4A2D8EF2" w14:textId="77777777" w:rsidR="004506E3" w:rsidRDefault="000B139D" w:rsidP="00D36AB9">
      <w:pPr>
        <w:ind w:left="0"/>
        <w:jc w:val="center"/>
      </w:pPr>
      <w:r>
        <w:lastRenderedPageBreak/>
        <w:pict w14:anchorId="5117D64E">
          <v:shape id="_x0000_i1032" type="#_x0000_t75" style="width:390pt;height:216.35pt">
            <v:imagedata r:id="rId20" o:title=""/>
          </v:shape>
        </w:pict>
      </w:r>
    </w:p>
    <w:p w14:paraId="50D1B3C1" w14:textId="77777777" w:rsidR="004506E3" w:rsidRDefault="004506E3" w:rsidP="00D36AB9">
      <w:pPr>
        <w:ind w:left="0"/>
        <w:jc w:val="center"/>
      </w:pPr>
    </w:p>
    <w:p w14:paraId="17E9C4CA" w14:textId="77777777" w:rsidR="004506E3" w:rsidRDefault="004506E3" w:rsidP="0093465A">
      <w:pPr>
        <w:pStyle w:val="Titolo3"/>
        <w:tabs>
          <w:tab w:val="num" w:pos="-990"/>
        </w:tabs>
        <w:ind w:left="1134" w:hanging="708"/>
      </w:pPr>
      <w:bookmarkStart w:id="74" w:name="_Toc56065416"/>
      <w:r w:rsidRPr="00F10788">
        <w:t>FTW_</w:t>
      </w:r>
      <w:r w:rsidRPr="00F10788">
        <w:rPr>
          <w:rFonts w:cs="Arial"/>
          <w:szCs w:val="18"/>
        </w:rPr>
        <w:t>SANZ</w:t>
      </w:r>
      <w:r>
        <w:t>_PLA_APP: “Approvazione e notifica della sanzione da placement”</w:t>
      </w:r>
      <w:bookmarkEnd w:id="74"/>
    </w:p>
    <w:p w14:paraId="7E2F2C68" w14:textId="77777777" w:rsidR="004506E3" w:rsidRPr="00F07401" w:rsidRDefault="004506E3" w:rsidP="0093465A">
      <w:pPr>
        <w:ind w:left="0"/>
        <w:rPr>
          <w:b/>
        </w:rPr>
      </w:pPr>
      <w:r>
        <w:t xml:space="preserve">La funzionalità di approvazione e modifica della sanzione è disponibile solo per le procedure in stato </w:t>
      </w:r>
      <w:r>
        <w:rPr>
          <w:b/>
        </w:rPr>
        <w:t>Da approvare</w:t>
      </w:r>
      <w:r>
        <w:t xml:space="preserve"> e segue le stesse modalità descritte nei paragrafi precedenti</w:t>
      </w:r>
    </w:p>
    <w:p w14:paraId="72C7865E" w14:textId="77777777" w:rsidR="004506E3" w:rsidRPr="00F42A58" w:rsidRDefault="004506E3" w:rsidP="00F42A58">
      <w:pPr>
        <w:ind w:left="0"/>
      </w:pPr>
      <w:r w:rsidRPr="00F42A58">
        <w:t>Un esempio della form di approvazione è il seguente</w:t>
      </w:r>
    </w:p>
    <w:p w14:paraId="6B7AB643" w14:textId="77777777" w:rsidR="004506E3" w:rsidRPr="00A53E1E" w:rsidRDefault="004506E3" w:rsidP="00A53E1E">
      <w:pPr>
        <w:ind w:left="0"/>
      </w:pPr>
    </w:p>
    <w:p w14:paraId="5DAF1AC1" w14:textId="77777777" w:rsidR="004506E3" w:rsidRPr="00A53E1E" w:rsidRDefault="000B139D" w:rsidP="00DB35C9">
      <w:pPr>
        <w:ind w:left="0"/>
        <w:jc w:val="center"/>
      </w:pPr>
      <w:r>
        <w:pict w14:anchorId="1A8544E1">
          <v:shape id="_x0000_i1033" type="#_x0000_t75" style="width:382.65pt;height:246pt">
            <v:imagedata r:id="rId21" o:title=""/>
          </v:shape>
        </w:pict>
      </w:r>
    </w:p>
    <w:p w14:paraId="21A2460A" w14:textId="77777777" w:rsidR="004506E3" w:rsidRDefault="004506E3" w:rsidP="00D6531C">
      <w:pPr>
        <w:pStyle w:val="Titolo3"/>
        <w:tabs>
          <w:tab w:val="num" w:pos="-990"/>
        </w:tabs>
        <w:ind w:left="1134" w:hanging="708"/>
      </w:pPr>
      <w:bookmarkStart w:id="75" w:name="_Toc56065417"/>
      <w:r w:rsidRPr="00F10788">
        <w:t>FTW_</w:t>
      </w:r>
      <w:r w:rsidRPr="00F10788">
        <w:rPr>
          <w:rFonts w:cs="Arial"/>
          <w:szCs w:val="18"/>
        </w:rPr>
        <w:t>SANZ</w:t>
      </w:r>
      <w:r>
        <w:t>_PLA_RIC: “Ricerca sanzione da placement”</w:t>
      </w:r>
      <w:bookmarkEnd w:id="75"/>
    </w:p>
    <w:p w14:paraId="6965C4FF" w14:textId="77777777" w:rsidR="004506E3" w:rsidRDefault="004506E3" w:rsidP="00D6531C">
      <w:pPr>
        <w:ind w:left="0"/>
      </w:pPr>
      <w:r>
        <w:t>Questa funzionalità permette la ricerca di sanzioni nel caso specifico delle sanzioni da mancato placement. Si accede alla funzionalità attraverso la voce “Placement” della voce “Sanzioni” del menu principale. La pagina di ricerca estende la form di ricerca generica includendo filtri di ricerca specifici del controllo. La form prevedrà:</w:t>
      </w:r>
    </w:p>
    <w:p w14:paraId="004362E7" w14:textId="77777777" w:rsidR="004506E3" w:rsidRDefault="004506E3" w:rsidP="00743CE0">
      <w:pPr>
        <w:numPr>
          <w:ilvl w:val="0"/>
          <w:numId w:val="25"/>
        </w:numPr>
      </w:pPr>
      <w:r>
        <w:lastRenderedPageBreak/>
        <w:t>una sezione filtro per i dati dell’ApL</w:t>
      </w:r>
    </w:p>
    <w:p w14:paraId="3435D97D" w14:textId="77777777" w:rsidR="004506E3" w:rsidRDefault="004506E3" w:rsidP="00D6531C">
      <w:pPr>
        <w:ind w:left="0"/>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518EBDCD" w14:textId="77777777" w:rsidTr="00F42A58">
        <w:tc>
          <w:tcPr>
            <w:tcW w:w="2694" w:type="dxa"/>
          </w:tcPr>
          <w:p w14:paraId="10E55247" w14:textId="77777777" w:rsidR="004506E3" w:rsidRPr="00003904" w:rsidRDefault="004506E3" w:rsidP="00F42A58">
            <w:pPr>
              <w:spacing w:before="0"/>
              <w:ind w:left="0"/>
              <w:rPr>
                <w:b/>
              </w:rPr>
            </w:pPr>
            <w:r w:rsidRPr="00003904">
              <w:rPr>
                <w:b/>
              </w:rPr>
              <w:t>Nome Campo</w:t>
            </w:r>
          </w:p>
        </w:tc>
        <w:tc>
          <w:tcPr>
            <w:tcW w:w="1701" w:type="dxa"/>
          </w:tcPr>
          <w:p w14:paraId="489222B1" w14:textId="77777777" w:rsidR="004506E3" w:rsidRPr="00003904" w:rsidRDefault="004506E3" w:rsidP="00F42A58">
            <w:pPr>
              <w:spacing w:before="0"/>
              <w:ind w:left="0"/>
              <w:rPr>
                <w:b/>
              </w:rPr>
            </w:pPr>
            <w:r w:rsidRPr="00003904">
              <w:rPr>
                <w:b/>
              </w:rPr>
              <w:t>Tipologia Campo</w:t>
            </w:r>
          </w:p>
        </w:tc>
        <w:tc>
          <w:tcPr>
            <w:tcW w:w="1701" w:type="dxa"/>
          </w:tcPr>
          <w:p w14:paraId="2949C348" w14:textId="77777777" w:rsidR="004506E3" w:rsidRPr="00003904" w:rsidRDefault="004506E3" w:rsidP="00F42A58">
            <w:pPr>
              <w:spacing w:before="0"/>
              <w:ind w:left="0"/>
              <w:rPr>
                <w:b/>
              </w:rPr>
            </w:pPr>
            <w:r w:rsidRPr="00003904">
              <w:rPr>
                <w:b/>
              </w:rPr>
              <w:t>Obbligatorio SI/NO</w:t>
            </w:r>
          </w:p>
        </w:tc>
        <w:tc>
          <w:tcPr>
            <w:tcW w:w="3039" w:type="dxa"/>
          </w:tcPr>
          <w:p w14:paraId="0DD578FA" w14:textId="77777777" w:rsidR="004506E3" w:rsidRPr="00003904" w:rsidRDefault="004506E3" w:rsidP="00F42A58">
            <w:pPr>
              <w:spacing w:before="0"/>
              <w:ind w:left="0"/>
              <w:rPr>
                <w:b/>
              </w:rPr>
            </w:pPr>
            <w:r w:rsidRPr="00003904">
              <w:rPr>
                <w:b/>
              </w:rPr>
              <w:t>Note</w:t>
            </w:r>
          </w:p>
        </w:tc>
      </w:tr>
      <w:tr w:rsidR="004506E3" w14:paraId="072C60DF" w14:textId="77777777" w:rsidTr="00F42A58">
        <w:tc>
          <w:tcPr>
            <w:tcW w:w="2694" w:type="dxa"/>
          </w:tcPr>
          <w:p w14:paraId="6C14370A" w14:textId="77777777" w:rsidR="004506E3" w:rsidRDefault="004506E3" w:rsidP="00F42A58">
            <w:pPr>
              <w:spacing w:before="0"/>
              <w:ind w:left="0"/>
            </w:pPr>
            <w:r>
              <w:t>Denominazione</w:t>
            </w:r>
          </w:p>
        </w:tc>
        <w:tc>
          <w:tcPr>
            <w:tcW w:w="1701" w:type="dxa"/>
          </w:tcPr>
          <w:p w14:paraId="5E90651B" w14:textId="77777777" w:rsidR="004506E3" w:rsidRDefault="004506E3" w:rsidP="00F42A58">
            <w:pPr>
              <w:spacing w:before="0"/>
              <w:ind w:left="0"/>
            </w:pPr>
            <w:r>
              <w:t>Testo</w:t>
            </w:r>
          </w:p>
        </w:tc>
        <w:tc>
          <w:tcPr>
            <w:tcW w:w="1701" w:type="dxa"/>
          </w:tcPr>
          <w:p w14:paraId="64839AFE" w14:textId="77777777" w:rsidR="004506E3" w:rsidRDefault="004506E3" w:rsidP="00F42A58">
            <w:pPr>
              <w:spacing w:before="0"/>
              <w:ind w:left="0"/>
              <w:jc w:val="center"/>
            </w:pPr>
            <w:r>
              <w:t>NO</w:t>
            </w:r>
          </w:p>
        </w:tc>
        <w:tc>
          <w:tcPr>
            <w:tcW w:w="3039" w:type="dxa"/>
          </w:tcPr>
          <w:p w14:paraId="27DDE87A" w14:textId="77777777" w:rsidR="004506E3" w:rsidRPr="00D37A7E" w:rsidRDefault="004506E3" w:rsidP="00F42A58">
            <w:pPr>
              <w:spacing w:before="0"/>
              <w:ind w:left="0"/>
              <w:jc w:val="left"/>
              <w:rPr>
                <w:color w:val="FF0000"/>
              </w:rPr>
            </w:pPr>
          </w:p>
        </w:tc>
      </w:tr>
      <w:tr w:rsidR="004506E3" w14:paraId="1EC5F0A4" w14:textId="77777777" w:rsidTr="00F42A58">
        <w:tc>
          <w:tcPr>
            <w:tcW w:w="2694" w:type="dxa"/>
          </w:tcPr>
          <w:p w14:paraId="4C8D089A" w14:textId="77777777" w:rsidR="004506E3" w:rsidRDefault="004506E3" w:rsidP="00F42A58">
            <w:pPr>
              <w:spacing w:before="0"/>
              <w:ind w:left="0"/>
            </w:pPr>
            <w:r>
              <w:t>Codice Fiscale</w:t>
            </w:r>
          </w:p>
        </w:tc>
        <w:tc>
          <w:tcPr>
            <w:tcW w:w="1701" w:type="dxa"/>
          </w:tcPr>
          <w:p w14:paraId="598FE19F" w14:textId="77777777" w:rsidR="004506E3" w:rsidRDefault="004506E3" w:rsidP="00F42A58">
            <w:pPr>
              <w:spacing w:before="0"/>
              <w:ind w:left="0"/>
            </w:pPr>
            <w:r>
              <w:t>Testo</w:t>
            </w:r>
          </w:p>
        </w:tc>
        <w:tc>
          <w:tcPr>
            <w:tcW w:w="1701" w:type="dxa"/>
          </w:tcPr>
          <w:p w14:paraId="7FCF7D41" w14:textId="77777777" w:rsidR="004506E3" w:rsidRDefault="004506E3" w:rsidP="00F42A58">
            <w:pPr>
              <w:spacing w:before="0"/>
              <w:ind w:left="0"/>
              <w:jc w:val="center"/>
            </w:pPr>
            <w:r>
              <w:t>NO</w:t>
            </w:r>
          </w:p>
        </w:tc>
        <w:tc>
          <w:tcPr>
            <w:tcW w:w="3039" w:type="dxa"/>
          </w:tcPr>
          <w:p w14:paraId="5605276A" w14:textId="77777777" w:rsidR="004506E3" w:rsidRDefault="004506E3" w:rsidP="00F42A58">
            <w:pPr>
              <w:spacing w:before="0"/>
              <w:ind w:left="0"/>
              <w:jc w:val="left"/>
            </w:pPr>
          </w:p>
        </w:tc>
      </w:tr>
      <w:tr w:rsidR="004506E3" w14:paraId="197EE6CD" w14:textId="77777777" w:rsidTr="00F42A58">
        <w:tc>
          <w:tcPr>
            <w:tcW w:w="2694" w:type="dxa"/>
          </w:tcPr>
          <w:p w14:paraId="2AAD82F8" w14:textId="77777777" w:rsidR="004506E3" w:rsidRDefault="004506E3" w:rsidP="00F42A58">
            <w:pPr>
              <w:spacing w:before="0"/>
              <w:ind w:left="0"/>
            </w:pPr>
            <w:r>
              <w:t>Partita IVA</w:t>
            </w:r>
          </w:p>
        </w:tc>
        <w:tc>
          <w:tcPr>
            <w:tcW w:w="1701" w:type="dxa"/>
          </w:tcPr>
          <w:p w14:paraId="5D863132" w14:textId="77777777" w:rsidR="004506E3" w:rsidRDefault="004506E3" w:rsidP="00F42A58">
            <w:pPr>
              <w:spacing w:before="0"/>
              <w:ind w:left="0"/>
            </w:pPr>
            <w:r>
              <w:t>Testo</w:t>
            </w:r>
          </w:p>
        </w:tc>
        <w:tc>
          <w:tcPr>
            <w:tcW w:w="1701" w:type="dxa"/>
          </w:tcPr>
          <w:p w14:paraId="001A217C" w14:textId="77777777" w:rsidR="004506E3" w:rsidRDefault="004506E3" w:rsidP="00F42A58">
            <w:pPr>
              <w:spacing w:before="0"/>
              <w:ind w:left="0"/>
              <w:jc w:val="center"/>
            </w:pPr>
            <w:r>
              <w:t>NO</w:t>
            </w:r>
          </w:p>
        </w:tc>
        <w:tc>
          <w:tcPr>
            <w:tcW w:w="3039" w:type="dxa"/>
          </w:tcPr>
          <w:p w14:paraId="05834F1E" w14:textId="77777777" w:rsidR="004506E3" w:rsidRDefault="004506E3" w:rsidP="00F42A58">
            <w:pPr>
              <w:spacing w:before="0"/>
              <w:ind w:left="0"/>
              <w:jc w:val="left"/>
            </w:pPr>
          </w:p>
        </w:tc>
      </w:tr>
    </w:tbl>
    <w:p w14:paraId="34691176" w14:textId="77777777" w:rsidR="004506E3" w:rsidRDefault="004506E3" w:rsidP="00D6531C"/>
    <w:p w14:paraId="3DCFBE5C" w14:textId="77777777" w:rsidR="004506E3" w:rsidRDefault="004506E3" w:rsidP="00D6531C">
      <w:pPr>
        <w:numPr>
          <w:ilvl w:val="0"/>
          <w:numId w:val="25"/>
        </w:numPr>
      </w:pPr>
      <w:r>
        <w:t>una sezione filtro per i dati generici della sanzione</w:t>
      </w:r>
    </w:p>
    <w:p w14:paraId="65C6B37D" w14:textId="77777777" w:rsidR="004506E3" w:rsidRDefault="004506E3" w:rsidP="00D6531C"/>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20541D27" w14:textId="77777777" w:rsidTr="00F42A58">
        <w:tc>
          <w:tcPr>
            <w:tcW w:w="2694" w:type="dxa"/>
          </w:tcPr>
          <w:p w14:paraId="12E09F53" w14:textId="77777777" w:rsidR="004506E3" w:rsidRPr="00003904" w:rsidRDefault="004506E3" w:rsidP="00F42A58">
            <w:pPr>
              <w:spacing w:before="0"/>
              <w:ind w:left="0"/>
              <w:rPr>
                <w:b/>
              </w:rPr>
            </w:pPr>
            <w:r w:rsidRPr="00003904">
              <w:rPr>
                <w:b/>
              </w:rPr>
              <w:t>Nome Campo</w:t>
            </w:r>
          </w:p>
        </w:tc>
        <w:tc>
          <w:tcPr>
            <w:tcW w:w="1701" w:type="dxa"/>
          </w:tcPr>
          <w:p w14:paraId="4E4CEF9E" w14:textId="77777777" w:rsidR="004506E3" w:rsidRPr="00003904" w:rsidRDefault="004506E3" w:rsidP="00F42A58">
            <w:pPr>
              <w:spacing w:before="0"/>
              <w:ind w:left="0"/>
              <w:rPr>
                <w:b/>
              </w:rPr>
            </w:pPr>
            <w:r w:rsidRPr="00003904">
              <w:rPr>
                <w:b/>
              </w:rPr>
              <w:t>Tipologia Campo</w:t>
            </w:r>
          </w:p>
        </w:tc>
        <w:tc>
          <w:tcPr>
            <w:tcW w:w="1701" w:type="dxa"/>
          </w:tcPr>
          <w:p w14:paraId="789170A3" w14:textId="77777777" w:rsidR="004506E3" w:rsidRPr="00003904" w:rsidRDefault="004506E3" w:rsidP="00F42A58">
            <w:pPr>
              <w:spacing w:before="0"/>
              <w:ind w:left="0"/>
              <w:rPr>
                <w:b/>
              </w:rPr>
            </w:pPr>
            <w:r w:rsidRPr="00003904">
              <w:rPr>
                <w:b/>
              </w:rPr>
              <w:t>Obbligatorio SI/NO</w:t>
            </w:r>
          </w:p>
        </w:tc>
        <w:tc>
          <w:tcPr>
            <w:tcW w:w="3039" w:type="dxa"/>
          </w:tcPr>
          <w:p w14:paraId="7E9B2129" w14:textId="77777777" w:rsidR="004506E3" w:rsidRPr="00003904" w:rsidRDefault="004506E3" w:rsidP="00F42A58">
            <w:pPr>
              <w:spacing w:before="0"/>
              <w:ind w:left="0"/>
              <w:rPr>
                <w:b/>
              </w:rPr>
            </w:pPr>
            <w:r w:rsidRPr="00003904">
              <w:rPr>
                <w:b/>
              </w:rPr>
              <w:t>Note</w:t>
            </w:r>
          </w:p>
        </w:tc>
      </w:tr>
      <w:tr w:rsidR="004506E3" w14:paraId="768B79B1" w14:textId="77777777" w:rsidTr="00F42A58">
        <w:tc>
          <w:tcPr>
            <w:tcW w:w="2694" w:type="dxa"/>
          </w:tcPr>
          <w:p w14:paraId="55EF335D" w14:textId="77777777" w:rsidR="004506E3" w:rsidRDefault="004506E3" w:rsidP="00F42A58">
            <w:pPr>
              <w:spacing w:before="0"/>
              <w:ind w:left="0"/>
            </w:pPr>
            <w:r>
              <w:t>Descrizione</w:t>
            </w:r>
          </w:p>
        </w:tc>
        <w:tc>
          <w:tcPr>
            <w:tcW w:w="1701" w:type="dxa"/>
          </w:tcPr>
          <w:p w14:paraId="54925A97" w14:textId="77777777" w:rsidR="004506E3" w:rsidRDefault="004506E3" w:rsidP="00F42A58">
            <w:pPr>
              <w:spacing w:before="0"/>
              <w:ind w:left="0"/>
            </w:pPr>
            <w:r>
              <w:t>Testo</w:t>
            </w:r>
          </w:p>
        </w:tc>
        <w:tc>
          <w:tcPr>
            <w:tcW w:w="1701" w:type="dxa"/>
          </w:tcPr>
          <w:p w14:paraId="0DAA2A9A" w14:textId="77777777" w:rsidR="004506E3" w:rsidRDefault="004506E3" w:rsidP="00F42A58">
            <w:pPr>
              <w:spacing w:before="0"/>
              <w:ind w:left="0"/>
              <w:jc w:val="center"/>
            </w:pPr>
            <w:r>
              <w:t>NO</w:t>
            </w:r>
          </w:p>
        </w:tc>
        <w:tc>
          <w:tcPr>
            <w:tcW w:w="3039" w:type="dxa"/>
          </w:tcPr>
          <w:p w14:paraId="5430FDF5" w14:textId="77777777" w:rsidR="004506E3" w:rsidRDefault="004506E3" w:rsidP="00F42A58">
            <w:pPr>
              <w:spacing w:before="0"/>
              <w:ind w:left="0"/>
              <w:jc w:val="left"/>
            </w:pPr>
          </w:p>
        </w:tc>
      </w:tr>
      <w:tr w:rsidR="004506E3" w14:paraId="21F9DC2A" w14:textId="77777777" w:rsidTr="00F42A58">
        <w:tc>
          <w:tcPr>
            <w:tcW w:w="2694" w:type="dxa"/>
          </w:tcPr>
          <w:p w14:paraId="5FC86566" w14:textId="77777777" w:rsidR="004506E3" w:rsidRDefault="004506E3" w:rsidP="00F42A58">
            <w:pPr>
              <w:spacing w:before="0"/>
              <w:ind w:left="0"/>
            </w:pPr>
            <w:r>
              <w:t>Data sanzione da</w:t>
            </w:r>
          </w:p>
        </w:tc>
        <w:tc>
          <w:tcPr>
            <w:tcW w:w="1701" w:type="dxa"/>
          </w:tcPr>
          <w:p w14:paraId="25E6DBB0" w14:textId="77777777" w:rsidR="004506E3" w:rsidRDefault="004506E3" w:rsidP="00F42A58">
            <w:pPr>
              <w:spacing w:before="0"/>
              <w:ind w:left="0"/>
            </w:pPr>
            <w:r>
              <w:t>Data</w:t>
            </w:r>
          </w:p>
        </w:tc>
        <w:tc>
          <w:tcPr>
            <w:tcW w:w="1701" w:type="dxa"/>
          </w:tcPr>
          <w:p w14:paraId="2486BC6A" w14:textId="77777777" w:rsidR="004506E3" w:rsidRDefault="004506E3" w:rsidP="00F42A58">
            <w:pPr>
              <w:spacing w:before="0"/>
              <w:ind w:left="0"/>
              <w:jc w:val="center"/>
            </w:pPr>
            <w:r>
              <w:t>NO</w:t>
            </w:r>
          </w:p>
        </w:tc>
        <w:tc>
          <w:tcPr>
            <w:tcW w:w="3039" w:type="dxa"/>
          </w:tcPr>
          <w:p w14:paraId="5FF7014D" w14:textId="77777777" w:rsidR="004506E3" w:rsidRDefault="004506E3" w:rsidP="00F42A58">
            <w:pPr>
              <w:spacing w:before="0"/>
              <w:ind w:left="0"/>
              <w:jc w:val="left"/>
            </w:pPr>
            <w:r>
              <w:t xml:space="preserve">Estremo temporale inferiore </w:t>
            </w:r>
          </w:p>
        </w:tc>
      </w:tr>
      <w:tr w:rsidR="004506E3" w14:paraId="52599A6B" w14:textId="77777777" w:rsidTr="00F42A58">
        <w:tc>
          <w:tcPr>
            <w:tcW w:w="2694" w:type="dxa"/>
          </w:tcPr>
          <w:p w14:paraId="097FEE09" w14:textId="77777777" w:rsidR="004506E3" w:rsidRDefault="004506E3" w:rsidP="00F42A58">
            <w:pPr>
              <w:spacing w:before="0"/>
              <w:ind w:left="0"/>
            </w:pPr>
            <w:r>
              <w:t>Data sanzione a</w:t>
            </w:r>
          </w:p>
        </w:tc>
        <w:tc>
          <w:tcPr>
            <w:tcW w:w="1701" w:type="dxa"/>
          </w:tcPr>
          <w:p w14:paraId="0BDB7A48" w14:textId="77777777" w:rsidR="004506E3" w:rsidRDefault="004506E3" w:rsidP="00F42A58">
            <w:pPr>
              <w:spacing w:before="0"/>
              <w:ind w:left="0"/>
            </w:pPr>
            <w:r>
              <w:t>Data</w:t>
            </w:r>
          </w:p>
        </w:tc>
        <w:tc>
          <w:tcPr>
            <w:tcW w:w="1701" w:type="dxa"/>
          </w:tcPr>
          <w:p w14:paraId="7DEED9AB" w14:textId="77777777" w:rsidR="004506E3" w:rsidRDefault="004506E3" w:rsidP="00F42A58">
            <w:pPr>
              <w:spacing w:before="0"/>
              <w:ind w:left="0"/>
              <w:jc w:val="center"/>
            </w:pPr>
            <w:r>
              <w:t>NO</w:t>
            </w:r>
          </w:p>
        </w:tc>
        <w:tc>
          <w:tcPr>
            <w:tcW w:w="3039" w:type="dxa"/>
          </w:tcPr>
          <w:p w14:paraId="4F217A31" w14:textId="77777777" w:rsidR="004506E3" w:rsidRDefault="004506E3" w:rsidP="00F42A58">
            <w:pPr>
              <w:spacing w:before="0"/>
              <w:ind w:left="0"/>
              <w:jc w:val="left"/>
            </w:pPr>
            <w:r>
              <w:t>Estremo temporale superiore</w:t>
            </w:r>
          </w:p>
        </w:tc>
      </w:tr>
      <w:tr w:rsidR="004506E3" w14:paraId="6DCEB777" w14:textId="77777777" w:rsidTr="00080AFF">
        <w:tc>
          <w:tcPr>
            <w:tcW w:w="2694" w:type="dxa"/>
          </w:tcPr>
          <w:p w14:paraId="5285D4EF" w14:textId="77777777" w:rsidR="004506E3" w:rsidRDefault="004506E3" w:rsidP="00080AFF">
            <w:pPr>
              <w:spacing w:before="0"/>
              <w:ind w:left="0"/>
            </w:pPr>
            <w:r>
              <w:t>Data scadenza da</w:t>
            </w:r>
          </w:p>
        </w:tc>
        <w:tc>
          <w:tcPr>
            <w:tcW w:w="1701" w:type="dxa"/>
          </w:tcPr>
          <w:p w14:paraId="7346BB66" w14:textId="77777777" w:rsidR="004506E3" w:rsidRDefault="004506E3" w:rsidP="00080AFF">
            <w:pPr>
              <w:spacing w:before="0"/>
              <w:ind w:left="0"/>
            </w:pPr>
            <w:r>
              <w:t>Data</w:t>
            </w:r>
          </w:p>
        </w:tc>
        <w:tc>
          <w:tcPr>
            <w:tcW w:w="1701" w:type="dxa"/>
          </w:tcPr>
          <w:p w14:paraId="7B902B71" w14:textId="77777777" w:rsidR="004506E3" w:rsidRDefault="004506E3" w:rsidP="00080AFF">
            <w:pPr>
              <w:spacing w:before="0"/>
              <w:ind w:left="0"/>
              <w:jc w:val="center"/>
            </w:pPr>
            <w:r>
              <w:t>NO</w:t>
            </w:r>
          </w:p>
        </w:tc>
        <w:tc>
          <w:tcPr>
            <w:tcW w:w="3039" w:type="dxa"/>
          </w:tcPr>
          <w:p w14:paraId="64DF83C3" w14:textId="77777777" w:rsidR="004506E3" w:rsidRDefault="004506E3" w:rsidP="00080AFF">
            <w:pPr>
              <w:spacing w:before="0"/>
              <w:ind w:left="0"/>
              <w:jc w:val="left"/>
            </w:pPr>
            <w:r>
              <w:t xml:space="preserve">Estremo temporale inferiore </w:t>
            </w:r>
          </w:p>
        </w:tc>
      </w:tr>
      <w:tr w:rsidR="004506E3" w14:paraId="5CA78A48" w14:textId="77777777" w:rsidTr="00080AFF">
        <w:tc>
          <w:tcPr>
            <w:tcW w:w="2694" w:type="dxa"/>
          </w:tcPr>
          <w:p w14:paraId="2E613217" w14:textId="77777777" w:rsidR="004506E3" w:rsidRDefault="004506E3" w:rsidP="00080AFF">
            <w:pPr>
              <w:spacing w:before="0"/>
              <w:ind w:left="0"/>
            </w:pPr>
            <w:r>
              <w:t>Data scadenza a</w:t>
            </w:r>
          </w:p>
        </w:tc>
        <w:tc>
          <w:tcPr>
            <w:tcW w:w="1701" w:type="dxa"/>
          </w:tcPr>
          <w:p w14:paraId="61CB5885" w14:textId="77777777" w:rsidR="004506E3" w:rsidRDefault="004506E3" w:rsidP="00080AFF">
            <w:pPr>
              <w:spacing w:before="0"/>
              <w:ind w:left="0"/>
            </w:pPr>
            <w:r>
              <w:t>Data</w:t>
            </w:r>
          </w:p>
        </w:tc>
        <w:tc>
          <w:tcPr>
            <w:tcW w:w="1701" w:type="dxa"/>
          </w:tcPr>
          <w:p w14:paraId="510FE10C" w14:textId="77777777" w:rsidR="004506E3" w:rsidRDefault="004506E3" w:rsidP="00080AFF">
            <w:pPr>
              <w:spacing w:before="0"/>
              <w:ind w:left="0"/>
              <w:jc w:val="center"/>
            </w:pPr>
            <w:r>
              <w:t>NO</w:t>
            </w:r>
          </w:p>
        </w:tc>
        <w:tc>
          <w:tcPr>
            <w:tcW w:w="3039" w:type="dxa"/>
          </w:tcPr>
          <w:p w14:paraId="6939776D" w14:textId="77777777" w:rsidR="004506E3" w:rsidRDefault="004506E3" w:rsidP="00080AFF">
            <w:pPr>
              <w:spacing w:before="0"/>
              <w:ind w:left="0"/>
              <w:jc w:val="left"/>
            </w:pPr>
            <w:r>
              <w:t>Estremo temporale superiore</w:t>
            </w:r>
          </w:p>
        </w:tc>
      </w:tr>
      <w:tr w:rsidR="004506E3" w14:paraId="1068D1EF" w14:textId="77777777" w:rsidTr="00F42A58">
        <w:trPr>
          <w:trHeight w:val="200"/>
        </w:trPr>
        <w:tc>
          <w:tcPr>
            <w:tcW w:w="2694" w:type="dxa"/>
          </w:tcPr>
          <w:p w14:paraId="2270C566" w14:textId="77777777" w:rsidR="004506E3" w:rsidRDefault="004506E3" w:rsidP="00F42A58">
            <w:pPr>
              <w:spacing w:before="0"/>
              <w:ind w:left="0"/>
            </w:pPr>
            <w:r>
              <w:t>Stato della sanzione</w:t>
            </w:r>
          </w:p>
        </w:tc>
        <w:tc>
          <w:tcPr>
            <w:tcW w:w="1701" w:type="dxa"/>
          </w:tcPr>
          <w:p w14:paraId="5B519A58" w14:textId="77777777" w:rsidR="004506E3" w:rsidRDefault="004506E3" w:rsidP="00F42A58">
            <w:pPr>
              <w:spacing w:before="0"/>
              <w:ind w:left="0"/>
            </w:pPr>
            <w:r>
              <w:t>Lista</w:t>
            </w:r>
          </w:p>
        </w:tc>
        <w:tc>
          <w:tcPr>
            <w:tcW w:w="1701" w:type="dxa"/>
          </w:tcPr>
          <w:p w14:paraId="649AF5F6" w14:textId="77777777" w:rsidR="004506E3" w:rsidRDefault="004506E3" w:rsidP="00F42A58">
            <w:pPr>
              <w:spacing w:before="0"/>
              <w:ind w:left="0"/>
              <w:jc w:val="center"/>
            </w:pPr>
            <w:r>
              <w:t>NO</w:t>
            </w:r>
          </w:p>
        </w:tc>
        <w:tc>
          <w:tcPr>
            <w:tcW w:w="3039" w:type="dxa"/>
          </w:tcPr>
          <w:p w14:paraId="27DACFF6" w14:textId="77777777" w:rsidR="004506E3" w:rsidRDefault="004506E3" w:rsidP="00F42A58">
            <w:pPr>
              <w:spacing w:before="0"/>
              <w:ind w:left="0"/>
              <w:jc w:val="left"/>
            </w:pPr>
            <w:r>
              <w:t>Selezione multipla</w:t>
            </w:r>
          </w:p>
        </w:tc>
      </w:tr>
      <w:tr w:rsidR="004506E3" w14:paraId="1E150676" w14:textId="77777777" w:rsidTr="00F42A58">
        <w:trPr>
          <w:trHeight w:val="200"/>
        </w:trPr>
        <w:tc>
          <w:tcPr>
            <w:tcW w:w="2694" w:type="dxa"/>
          </w:tcPr>
          <w:p w14:paraId="204A6ED4" w14:textId="77777777" w:rsidR="004506E3" w:rsidRDefault="004506E3" w:rsidP="00F42A58">
            <w:pPr>
              <w:spacing w:before="0"/>
              <w:ind w:left="0"/>
            </w:pPr>
            <w:r>
              <w:t>Anno di riferimento dal</w:t>
            </w:r>
          </w:p>
        </w:tc>
        <w:tc>
          <w:tcPr>
            <w:tcW w:w="1701" w:type="dxa"/>
          </w:tcPr>
          <w:p w14:paraId="628A8CE9" w14:textId="77777777" w:rsidR="004506E3" w:rsidRDefault="004506E3" w:rsidP="00F42A58">
            <w:pPr>
              <w:spacing w:before="0"/>
              <w:ind w:left="0"/>
            </w:pPr>
            <w:r>
              <w:t>Numeric</w:t>
            </w:r>
            <w:r w:rsidR="00CA037C">
              <w:t>o</w:t>
            </w:r>
          </w:p>
        </w:tc>
        <w:tc>
          <w:tcPr>
            <w:tcW w:w="1701" w:type="dxa"/>
          </w:tcPr>
          <w:p w14:paraId="784CB4F0" w14:textId="77777777" w:rsidR="004506E3" w:rsidRDefault="004506E3" w:rsidP="00F42A58">
            <w:pPr>
              <w:spacing w:before="0"/>
              <w:ind w:left="0"/>
              <w:jc w:val="center"/>
            </w:pPr>
            <w:r>
              <w:t>NO</w:t>
            </w:r>
          </w:p>
        </w:tc>
        <w:tc>
          <w:tcPr>
            <w:tcW w:w="3039" w:type="dxa"/>
          </w:tcPr>
          <w:p w14:paraId="31C6436A" w14:textId="77777777" w:rsidR="004506E3" w:rsidRDefault="004506E3" w:rsidP="00F42A58">
            <w:pPr>
              <w:spacing w:before="0"/>
              <w:ind w:left="0"/>
              <w:jc w:val="left"/>
            </w:pPr>
            <w:r>
              <w:t>Estremo inferiore</w:t>
            </w:r>
          </w:p>
        </w:tc>
      </w:tr>
      <w:tr w:rsidR="004506E3" w14:paraId="4BDD467E" w14:textId="77777777" w:rsidTr="00F42A58">
        <w:trPr>
          <w:trHeight w:val="200"/>
        </w:trPr>
        <w:tc>
          <w:tcPr>
            <w:tcW w:w="2694" w:type="dxa"/>
          </w:tcPr>
          <w:p w14:paraId="27A5A540" w14:textId="77777777" w:rsidR="004506E3" w:rsidRDefault="004506E3" w:rsidP="00F42A58">
            <w:pPr>
              <w:spacing w:before="0"/>
              <w:ind w:left="0"/>
            </w:pPr>
            <w:r>
              <w:t>Anno di riferimento al</w:t>
            </w:r>
          </w:p>
        </w:tc>
        <w:tc>
          <w:tcPr>
            <w:tcW w:w="1701" w:type="dxa"/>
          </w:tcPr>
          <w:p w14:paraId="18C14D90" w14:textId="77777777" w:rsidR="004506E3" w:rsidRDefault="004506E3" w:rsidP="00F42A58">
            <w:pPr>
              <w:spacing w:before="0"/>
              <w:ind w:left="0"/>
            </w:pPr>
            <w:r>
              <w:t>Numeric</w:t>
            </w:r>
            <w:r w:rsidR="00CA037C">
              <w:t>o</w:t>
            </w:r>
          </w:p>
        </w:tc>
        <w:tc>
          <w:tcPr>
            <w:tcW w:w="1701" w:type="dxa"/>
          </w:tcPr>
          <w:p w14:paraId="4AC94176" w14:textId="77777777" w:rsidR="004506E3" w:rsidRDefault="004506E3" w:rsidP="00F42A58">
            <w:pPr>
              <w:spacing w:before="0"/>
              <w:ind w:left="0"/>
              <w:jc w:val="center"/>
            </w:pPr>
            <w:r>
              <w:t>NO</w:t>
            </w:r>
          </w:p>
        </w:tc>
        <w:tc>
          <w:tcPr>
            <w:tcW w:w="3039" w:type="dxa"/>
          </w:tcPr>
          <w:p w14:paraId="25E135E5" w14:textId="77777777" w:rsidR="004506E3" w:rsidRDefault="004506E3" w:rsidP="00F42A58">
            <w:pPr>
              <w:spacing w:before="0"/>
              <w:ind w:left="0"/>
              <w:jc w:val="left"/>
            </w:pPr>
            <w:r>
              <w:t>Estremo superiore</w:t>
            </w:r>
          </w:p>
        </w:tc>
      </w:tr>
    </w:tbl>
    <w:p w14:paraId="02E62160" w14:textId="77777777" w:rsidR="004506E3" w:rsidRDefault="004506E3" w:rsidP="00D6531C">
      <w:pPr>
        <w:ind w:left="0"/>
      </w:pPr>
    </w:p>
    <w:p w14:paraId="519B0BEF" w14:textId="77777777" w:rsidR="004506E3" w:rsidRDefault="004506E3" w:rsidP="00D6531C">
      <w:pPr>
        <w:ind w:left="0"/>
      </w:pPr>
      <w:r>
        <w:t>I risultati della ricerca saranno visualizzati in una lista riepilogativa avente le seguenti colonne:</w:t>
      </w:r>
    </w:p>
    <w:p w14:paraId="4425A22C" w14:textId="77777777" w:rsidR="004506E3" w:rsidRDefault="004506E3" w:rsidP="00D6531C">
      <w:pPr>
        <w:ind w:left="0"/>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2"/>
        <w:gridCol w:w="6662"/>
      </w:tblGrid>
      <w:tr w:rsidR="004506E3" w:rsidRPr="00003904" w14:paraId="5B360413" w14:textId="77777777" w:rsidTr="00F42A58">
        <w:tc>
          <w:tcPr>
            <w:tcW w:w="2552" w:type="dxa"/>
          </w:tcPr>
          <w:p w14:paraId="72CB545D" w14:textId="77777777" w:rsidR="004506E3" w:rsidRPr="00003904" w:rsidRDefault="004506E3" w:rsidP="00F42A58">
            <w:pPr>
              <w:spacing w:before="0"/>
              <w:ind w:left="0"/>
              <w:rPr>
                <w:b/>
              </w:rPr>
            </w:pPr>
            <w:r w:rsidRPr="00003904">
              <w:rPr>
                <w:b/>
              </w:rPr>
              <w:t>Nome Campo</w:t>
            </w:r>
          </w:p>
        </w:tc>
        <w:tc>
          <w:tcPr>
            <w:tcW w:w="6662" w:type="dxa"/>
          </w:tcPr>
          <w:p w14:paraId="7D706094" w14:textId="77777777" w:rsidR="004506E3" w:rsidRPr="00003904" w:rsidRDefault="004506E3" w:rsidP="00F42A58">
            <w:pPr>
              <w:spacing w:before="0"/>
              <w:ind w:left="0"/>
              <w:rPr>
                <w:b/>
              </w:rPr>
            </w:pPr>
            <w:r>
              <w:rPr>
                <w:b/>
              </w:rPr>
              <w:t>Descrizione</w:t>
            </w:r>
          </w:p>
        </w:tc>
      </w:tr>
      <w:tr w:rsidR="004506E3" w14:paraId="377A5092" w14:textId="77777777" w:rsidTr="00F42A58">
        <w:tc>
          <w:tcPr>
            <w:tcW w:w="2552" w:type="dxa"/>
          </w:tcPr>
          <w:p w14:paraId="424745E9" w14:textId="77777777" w:rsidR="004506E3" w:rsidRDefault="004506E3" w:rsidP="00F42A58">
            <w:pPr>
              <w:spacing w:before="0"/>
              <w:ind w:left="0"/>
            </w:pPr>
            <w:r>
              <w:t>APL</w:t>
            </w:r>
          </w:p>
        </w:tc>
        <w:tc>
          <w:tcPr>
            <w:tcW w:w="6662" w:type="dxa"/>
          </w:tcPr>
          <w:p w14:paraId="4351E2E5" w14:textId="77777777" w:rsidR="004506E3" w:rsidRDefault="004506E3" w:rsidP="00F42A58">
            <w:pPr>
              <w:spacing w:before="0"/>
              <w:ind w:left="0"/>
            </w:pPr>
            <w:r>
              <w:t>Ragione sociale APL</w:t>
            </w:r>
          </w:p>
        </w:tc>
      </w:tr>
      <w:tr w:rsidR="004506E3" w14:paraId="32FF13FC" w14:textId="77777777" w:rsidTr="00F42A58">
        <w:tc>
          <w:tcPr>
            <w:tcW w:w="2552" w:type="dxa"/>
          </w:tcPr>
          <w:p w14:paraId="6A71C1A9" w14:textId="77777777" w:rsidR="004506E3" w:rsidRDefault="004506E3" w:rsidP="00F42A58">
            <w:pPr>
              <w:spacing w:before="0"/>
              <w:ind w:left="0"/>
            </w:pPr>
            <w:r>
              <w:t>Descrizione Sanzione</w:t>
            </w:r>
          </w:p>
        </w:tc>
        <w:tc>
          <w:tcPr>
            <w:tcW w:w="6662" w:type="dxa"/>
          </w:tcPr>
          <w:p w14:paraId="291F5B52" w14:textId="77777777" w:rsidR="004506E3" w:rsidRDefault="004506E3" w:rsidP="00F42A58">
            <w:pPr>
              <w:spacing w:before="0"/>
              <w:ind w:left="0"/>
            </w:pPr>
          </w:p>
        </w:tc>
      </w:tr>
      <w:tr w:rsidR="004506E3" w14:paraId="367DDDD0" w14:textId="77777777" w:rsidTr="00F42A58">
        <w:tc>
          <w:tcPr>
            <w:tcW w:w="2552" w:type="dxa"/>
          </w:tcPr>
          <w:p w14:paraId="7EAE710D" w14:textId="77777777" w:rsidR="004506E3" w:rsidRDefault="004506E3" w:rsidP="00F42A58">
            <w:pPr>
              <w:spacing w:before="0"/>
              <w:ind w:left="0"/>
            </w:pPr>
            <w:r>
              <w:t>Anno di riferimento</w:t>
            </w:r>
          </w:p>
        </w:tc>
        <w:tc>
          <w:tcPr>
            <w:tcW w:w="6662" w:type="dxa"/>
          </w:tcPr>
          <w:p w14:paraId="0533FD02" w14:textId="77777777" w:rsidR="004506E3" w:rsidRDefault="004506E3" w:rsidP="00F42A58">
            <w:pPr>
              <w:spacing w:before="0"/>
              <w:ind w:left="0"/>
            </w:pPr>
          </w:p>
        </w:tc>
      </w:tr>
      <w:tr w:rsidR="004506E3" w14:paraId="755FCACB" w14:textId="77777777" w:rsidTr="00F42A58">
        <w:tc>
          <w:tcPr>
            <w:tcW w:w="2552" w:type="dxa"/>
          </w:tcPr>
          <w:p w14:paraId="15B35539" w14:textId="77777777" w:rsidR="004506E3" w:rsidRDefault="004506E3" w:rsidP="00F42A58">
            <w:pPr>
              <w:spacing w:before="0"/>
              <w:ind w:left="0"/>
            </w:pPr>
            <w:r>
              <w:t xml:space="preserve">Percentuale di placement </w:t>
            </w:r>
          </w:p>
        </w:tc>
        <w:tc>
          <w:tcPr>
            <w:tcW w:w="6662" w:type="dxa"/>
          </w:tcPr>
          <w:p w14:paraId="1BD92B53" w14:textId="77777777" w:rsidR="004506E3" w:rsidRDefault="004506E3" w:rsidP="00F42A58">
            <w:pPr>
              <w:spacing w:before="0"/>
              <w:ind w:left="0"/>
            </w:pPr>
          </w:p>
        </w:tc>
      </w:tr>
      <w:tr w:rsidR="004506E3" w14:paraId="4F4DD6CB" w14:textId="77777777" w:rsidTr="00F42A58">
        <w:tc>
          <w:tcPr>
            <w:tcW w:w="2552" w:type="dxa"/>
          </w:tcPr>
          <w:p w14:paraId="76F3BE10" w14:textId="77777777" w:rsidR="004506E3" w:rsidRDefault="004506E3" w:rsidP="00F42A58">
            <w:pPr>
              <w:spacing w:before="0"/>
              <w:ind w:left="0"/>
            </w:pPr>
            <w:r>
              <w:t>Importo della sanzione</w:t>
            </w:r>
          </w:p>
        </w:tc>
        <w:tc>
          <w:tcPr>
            <w:tcW w:w="6662" w:type="dxa"/>
          </w:tcPr>
          <w:p w14:paraId="7FCF5070" w14:textId="77777777" w:rsidR="004506E3" w:rsidRDefault="004506E3" w:rsidP="00F42A58">
            <w:pPr>
              <w:spacing w:before="0"/>
              <w:ind w:left="0"/>
            </w:pPr>
          </w:p>
        </w:tc>
      </w:tr>
      <w:tr w:rsidR="004506E3" w14:paraId="39FE3C6B" w14:textId="77777777" w:rsidTr="00F42A58">
        <w:tc>
          <w:tcPr>
            <w:tcW w:w="2552" w:type="dxa"/>
          </w:tcPr>
          <w:p w14:paraId="7835F831" w14:textId="77777777" w:rsidR="004506E3" w:rsidRDefault="004506E3" w:rsidP="00F42A58">
            <w:pPr>
              <w:spacing w:before="0"/>
              <w:ind w:left="0"/>
            </w:pPr>
            <w:r>
              <w:t>Stato della sanzione</w:t>
            </w:r>
          </w:p>
        </w:tc>
        <w:tc>
          <w:tcPr>
            <w:tcW w:w="6662" w:type="dxa"/>
          </w:tcPr>
          <w:p w14:paraId="497F76D2" w14:textId="77777777" w:rsidR="004506E3" w:rsidRDefault="004506E3" w:rsidP="00F42A58">
            <w:pPr>
              <w:spacing w:before="0"/>
              <w:ind w:left="0"/>
            </w:pPr>
          </w:p>
        </w:tc>
      </w:tr>
      <w:tr w:rsidR="004506E3" w14:paraId="61D4557F" w14:textId="77777777" w:rsidTr="00F42A58">
        <w:tc>
          <w:tcPr>
            <w:tcW w:w="2552" w:type="dxa"/>
          </w:tcPr>
          <w:p w14:paraId="69609E73" w14:textId="77777777" w:rsidR="004506E3" w:rsidRDefault="004506E3" w:rsidP="00F42A58">
            <w:pPr>
              <w:spacing w:before="0"/>
              <w:ind w:left="0"/>
            </w:pPr>
            <w:r>
              <w:t>Data Verifica placement</w:t>
            </w:r>
          </w:p>
        </w:tc>
        <w:tc>
          <w:tcPr>
            <w:tcW w:w="6662" w:type="dxa"/>
          </w:tcPr>
          <w:p w14:paraId="3AAB89DA" w14:textId="77777777" w:rsidR="004506E3" w:rsidRDefault="004506E3" w:rsidP="00F42A58">
            <w:pPr>
              <w:spacing w:before="0"/>
              <w:ind w:left="0"/>
            </w:pPr>
          </w:p>
        </w:tc>
      </w:tr>
      <w:tr w:rsidR="004506E3" w14:paraId="0330A4CE" w14:textId="77777777" w:rsidTr="00F42A58">
        <w:tc>
          <w:tcPr>
            <w:tcW w:w="2552" w:type="dxa"/>
          </w:tcPr>
          <w:p w14:paraId="29E0D928" w14:textId="77777777" w:rsidR="004506E3" w:rsidRDefault="004506E3" w:rsidP="00F42A58">
            <w:pPr>
              <w:spacing w:before="0"/>
              <w:ind w:left="0"/>
            </w:pPr>
            <w:r>
              <w:t>Data sanzione</w:t>
            </w:r>
          </w:p>
        </w:tc>
        <w:tc>
          <w:tcPr>
            <w:tcW w:w="6662" w:type="dxa"/>
          </w:tcPr>
          <w:p w14:paraId="31F79C36" w14:textId="77777777" w:rsidR="004506E3" w:rsidRDefault="004506E3" w:rsidP="00F42A58">
            <w:pPr>
              <w:spacing w:before="0"/>
              <w:ind w:left="0"/>
            </w:pPr>
          </w:p>
        </w:tc>
      </w:tr>
    </w:tbl>
    <w:p w14:paraId="7C2F1680" w14:textId="77777777" w:rsidR="004506E3" w:rsidRDefault="004506E3" w:rsidP="00D6531C">
      <w:pPr>
        <w:ind w:left="0"/>
      </w:pPr>
    </w:p>
    <w:p w14:paraId="357F1807" w14:textId="77777777" w:rsidR="004506E3" w:rsidRPr="006E24BE" w:rsidRDefault="004506E3" w:rsidP="00D6531C">
      <w:pPr>
        <w:ind w:left="0"/>
      </w:pPr>
      <w:r>
        <w:t xml:space="preserve">Ogni riga conterrà un link </w:t>
      </w:r>
      <w:r>
        <w:rPr>
          <w:b/>
        </w:rPr>
        <w:t xml:space="preserve">Dettagli </w:t>
      </w:r>
      <w:r>
        <w:t xml:space="preserve">per la visualizzazione del dettaglio della sanzione e, se la sanzione non è in stato </w:t>
      </w:r>
      <w:r>
        <w:rPr>
          <w:b/>
        </w:rPr>
        <w:t>Chiusa</w:t>
      </w:r>
      <w:r>
        <w:t xml:space="preserve">, un link </w:t>
      </w:r>
      <w:r>
        <w:rPr>
          <w:b/>
        </w:rPr>
        <w:t>Modifica</w:t>
      </w:r>
      <w:r>
        <w:t xml:space="preserve"> per la modifica o l’approvazione della sanzione</w:t>
      </w:r>
    </w:p>
    <w:p w14:paraId="67C981C2" w14:textId="77777777" w:rsidR="004506E3" w:rsidRDefault="004506E3" w:rsidP="00D6531C">
      <w:pPr>
        <w:ind w:left="0"/>
      </w:pPr>
      <w:r>
        <w:t>Dalla form è possibile attivare le seguenti azioni:</w:t>
      </w:r>
    </w:p>
    <w:p w14:paraId="3883D8AD" w14:textId="77777777" w:rsidR="004506E3" w:rsidRDefault="004506E3" w:rsidP="00D6531C">
      <w:pPr>
        <w:numPr>
          <w:ilvl w:val="0"/>
          <w:numId w:val="11"/>
        </w:numPr>
      </w:pPr>
      <w:r>
        <w:rPr>
          <w:b/>
        </w:rPr>
        <w:t>Pulisci:</w:t>
      </w:r>
      <w:r>
        <w:t xml:space="preserve"> che</w:t>
      </w:r>
      <w:r w:rsidRPr="00EE3447">
        <w:t xml:space="preserve"> </w:t>
      </w:r>
      <w:r>
        <w:t>permette di ripulire</w:t>
      </w:r>
      <w:r w:rsidRPr="00EE3447">
        <w:t xml:space="preserve"> tutti i campi eventualmente valorizzati dall’utente.</w:t>
      </w:r>
    </w:p>
    <w:p w14:paraId="351C3F96" w14:textId="77777777" w:rsidR="004506E3" w:rsidRDefault="004506E3" w:rsidP="00D6531C">
      <w:pPr>
        <w:numPr>
          <w:ilvl w:val="0"/>
          <w:numId w:val="11"/>
        </w:numPr>
      </w:pPr>
      <w:r>
        <w:rPr>
          <w:b/>
        </w:rPr>
        <w:t>Cerca:</w:t>
      </w:r>
      <w:r>
        <w:t xml:space="preserve"> che invoca il servizio di ricerca</w:t>
      </w:r>
    </w:p>
    <w:p w14:paraId="17C0360F" w14:textId="77777777" w:rsidR="004506E3" w:rsidRDefault="004506E3" w:rsidP="00D6531C">
      <w:pPr>
        <w:numPr>
          <w:ilvl w:val="0"/>
          <w:numId w:val="11"/>
        </w:numPr>
      </w:pPr>
      <w:r w:rsidRPr="00C761DF">
        <w:rPr>
          <w:b/>
        </w:rPr>
        <w:t>Esporta</w:t>
      </w:r>
      <w:r>
        <w:rPr>
          <w:b/>
        </w:rPr>
        <w:t>:</w:t>
      </w:r>
      <w:r>
        <w:t xml:space="preserve"> che permette di esportare i risultati della ricerca in PDF</w:t>
      </w:r>
    </w:p>
    <w:p w14:paraId="43E6ABC0" w14:textId="77777777" w:rsidR="004506E3" w:rsidRDefault="004506E3" w:rsidP="00D6531C">
      <w:pPr>
        <w:numPr>
          <w:ilvl w:val="0"/>
          <w:numId w:val="11"/>
        </w:numPr>
      </w:pPr>
      <w:r w:rsidRPr="000B1230">
        <w:rPr>
          <w:b/>
        </w:rPr>
        <w:t>Nuova</w:t>
      </w:r>
      <w:r>
        <w:t xml:space="preserve"> </w:t>
      </w:r>
      <w:r>
        <w:rPr>
          <w:b/>
        </w:rPr>
        <w:t>Ricerca:</w:t>
      </w:r>
      <w:r>
        <w:t xml:space="preserve"> che rimanda alla form di ricerca nel caso in cui sia visualizzata la lista dei risultati</w:t>
      </w:r>
    </w:p>
    <w:p w14:paraId="0357B77A" w14:textId="77777777" w:rsidR="004506E3" w:rsidRDefault="004506E3" w:rsidP="00D6531C">
      <w:pPr>
        <w:ind w:left="0"/>
      </w:pPr>
      <w:r>
        <w:t>Un esempio della form di ricerca è il seguente:</w:t>
      </w:r>
    </w:p>
    <w:p w14:paraId="572664D0" w14:textId="77777777" w:rsidR="004506E3" w:rsidRDefault="004506E3" w:rsidP="00D6531C">
      <w:pPr>
        <w:ind w:left="0"/>
      </w:pPr>
    </w:p>
    <w:p w14:paraId="76F660D1" w14:textId="77777777" w:rsidR="004506E3" w:rsidRDefault="000B139D" w:rsidP="00DA057A">
      <w:pPr>
        <w:ind w:left="0"/>
        <w:jc w:val="center"/>
      </w:pPr>
      <w:r>
        <w:rPr>
          <w:noProof/>
        </w:rPr>
        <w:lastRenderedPageBreak/>
        <w:pict w14:anchorId="05B03DB7">
          <v:shape id="Immagine 13" o:spid="_x0000_i1034" type="#_x0000_t75" style="width:408pt;height:190.35pt;visibility:visible">
            <v:imagedata r:id="rId22" o:title=""/>
          </v:shape>
        </w:pict>
      </w:r>
    </w:p>
    <w:p w14:paraId="64ED2949" w14:textId="77777777" w:rsidR="004506E3" w:rsidRDefault="004506E3" w:rsidP="00481B85">
      <w:pPr>
        <w:ind w:left="360"/>
      </w:pPr>
    </w:p>
    <w:p w14:paraId="7955BCFE" w14:textId="77777777" w:rsidR="004506E3" w:rsidRDefault="004506E3" w:rsidP="00D26709">
      <w:pPr>
        <w:pStyle w:val="Titolo3"/>
        <w:tabs>
          <w:tab w:val="num" w:pos="-990"/>
        </w:tabs>
        <w:ind w:left="1134" w:hanging="708"/>
      </w:pPr>
      <w:bookmarkStart w:id="76" w:name="_Toc56065418"/>
      <w:r w:rsidRPr="00F10788">
        <w:t>FTW_</w:t>
      </w:r>
      <w:r w:rsidRPr="00F10788">
        <w:rPr>
          <w:rFonts w:cs="Arial"/>
          <w:szCs w:val="18"/>
        </w:rPr>
        <w:t>SANZ</w:t>
      </w:r>
      <w:r>
        <w:t>_PLA_VIS: “Dettaglio sanzione da placement”</w:t>
      </w:r>
      <w:bookmarkEnd w:id="76"/>
    </w:p>
    <w:p w14:paraId="6940568E" w14:textId="77777777" w:rsidR="004506E3" w:rsidRDefault="004506E3" w:rsidP="00D26709">
      <w:pPr>
        <w:ind w:left="0"/>
      </w:pPr>
      <w:r>
        <w:t>Questa funzionalità permette la visualizzazione del dettaglio di una sanzione. Si accede alla form di  dettaglio da ricerca sanzioni.</w:t>
      </w:r>
    </w:p>
    <w:p w14:paraId="64457035" w14:textId="77777777" w:rsidR="004506E3" w:rsidRDefault="004506E3" w:rsidP="00D26709">
      <w:pPr>
        <w:ind w:left="0"/>
      </w:pPr>
      <w:r>
        <w:t>La form riprende quella di modifica sanzioni in sola lettura, dalla form si attivano le seguenti azioni</w:t>
      </w:r>
    </w:p>
    <w:p w14:paraId="56EE8D4D" w14:textId="77777777" w:rsidR="004506E3" w:rsidRDefault="004506E3" w:rsidP="00D26709">
      <w:pPr>
        <w:numPr>
          <w:ilvl w:val="0"/>
          <w:numId w:val="19"/>
        </w:numPr>
      </w:pPr>
      <w:r>
        <w:rPr>
          <w:b/>
        </w:rPr>
        <w:t>Chiudi</w:t>
      </w:r>
      <w:r>
        <w:t>: torna alla form di ricerca</w:t>
      </w:r>
    </w:p>
    <w:p w14:paraId="18AF99F8" w14:textId="77777777" w:rsidR="004506E3" w:rsidRDefault="004506E3" w:rsidP="00D26709">
      <w:pPr>
        <w:numPr>
          <w:ilvl w:val="0"/>
          <w:numId w:val="19"/>
        </w:numPr>
      </w:pPr>
      <w:r>
        <w:rPr>
          <w:b/>
        </w:rPr>
        <w:t>Modifica</w:t>
      </w:r>
      <w:r w:rsidRPr="001E48D5">
        <w:t>:</w:t>
      </w:r>
      <w:r>
        <w:t xml:space="preserve"> (presente solo se la sanzione non è chiusa) apre la pagina di modifica o di approvazione, a seconda dello stato della sanzione</w:t>
      </w:r>
    </w:p>
    <w:p w14:paraId="23B26E27" w14:textId="77777777" w:rsidR="004506E3" w:rsidRDefault="004506E3" w:rsidP="00D26709">
      <w:pPr>
        <w:ind w:left="0"/>
      </w:pPr>
      <w:r w:rsidRPr="00AA38A0">
        <w:t xml:space="preserve">Se </w:t>
      </w:r>
      <w:r>
        <w:t>sono presenti variazioni di stato la funzionalità permette di visualizzarne la cronologia. Tale cronologia sarà accessibile in un tab dedicato.</w:t>
      </w:r>
    </w:p>
    <w:p w14:paraId="0F388458" w14:textId="77777777" w:rsidR="004506E3" w:rsidRDefault="004506E3" w:rsidP="00D26709">
      <w:pPr>
        <w:spacing w:after="240"/>
        <w:ind w:left="0"/>
        <w:rPr>
          <w:b/>
        </w:rPr>
      </w:pPr>
      <w:r>
        <w:t>Un esempio della form di dettaglio è la seguente:</w:t>
      </w:r>
    </w:p>
    <w:p w14:paraId="0639E3F6" w14:textId="77777777" w:rsidR="004506E3" w:rsidRDefault="000B139D" w:rsidP="00D36AB9">
      <w:pPr>
        <w:spacing w:after="240"/>
        <w:ind w:left="426"/>
        <w:jc w:val="center"/>
        <w:rPr>
          <w:b/>
        </w:rPr>
      </w:pPr>
      <w:r>
        <w:rPr>
          <w:b/>
        </w:rPr>
        <w:pict w14:anchorId="553C3E04">
          <v:shape id="_x0000_i1035" type="#_x0000_t75" style="width:433.35pt;height:201.65pt">
            <v:imagedata r:id="rId23" o:title=""/>
          </v:shape>
        </w:pict>
      </w:r>
    </w:p>
    <w:p w14:paraId="75EB0C7C" w14:textId="77777777" w:rsidR="004506E3" w:rsidRDefault="004506E3" w:rsidP="00D26709">
      <w:pPr>
        <w:spacing w:after="240"/>
        <w:ind w:left="0"/>
      </w:pPr>
    </w:p>
    <w:p w14:paraId="554AF31F" w14:textId="77777777" w:rsidR="004506E3" w:rsidRDefault="004506E3" w:rsidP="00D26709">
      <w:pPr>
        <w:spacing w:after="240"/>
        <w:ind w:left="0"/>
        <w:rPr>
          <w:b/>
        </w:rPr>
      </w:pPr>
      <w:r>
        <w:t>Un esempio di cronologia è il seguente</w:t>
      </w:r>
    </w:p>
    <w:p w14:paraId="375DD2B1" w14:textId="77777777" w:rsidR="004506E3" w:rsidRDefault="000B139D" w:rsidP="00427630">
      <w:pPr>
        <w:ind w:left="360"/>
        <w:jc w:val="center"/>
      </w:pPr>
      <w:r>
        <w:rPr>
          <w:b/>
          <w:noProof/>
        </w:rPr>
        <w:lastRenderedPageBreak/>
        <w:pict w14:anchorId="03240390">
          <v:shape id="Immagine 15" o:spid="_x0000_i1036" type="#_x0000_t75" style="width:380.35pt;height:192pt;visibility:visible">
            <v:imagedata r:id="rId24" o:title=""/>
          </v:shape>
        </w:pict>
      </w:r>
    </w:p>
    <w:p w14:paraId="25688F64" w14:textId="77777777" w:rsidR="004506E3" w:rsidRDefault="004506E3" w:rsidP="00427630">
      <w:pPr>
        <w:ind w:left="360"/>
        <w:jc w:val="center"/>
      </w:pPr>
    </w:p>
    <w:p w14:paraId="3751C6EC" w14:textId="77777777" w:rsidR="004506E3" w:rsidRDefault="004506E3" w:rsidP="001F06D8">
      <w:pPr>
        <w:ind w:left="360"/>
        <w:jc w:val="left"/>
      </w:pPr>
      <w:r w:rsidRPr="00C71109">
        <w:t>L’applicazi</w:t>
      </w:r>
      <w:r>
        <w:t xml:space="preserve">one di una sanzione da placement </w:t>
      </w:r>
      <w:r w:rsidRPr="00C71109">
        <w:t xml:space="preserve"> comporta una notifica al sistema Gamma Enterprise per la sua contabilizzazione.</w:t>
      </w:r>
    </w:p>
    <w:p w14:paraId="57490C2C" w14:textId="77777777" w:rsidR="004506E3" w:rsidRPr="0063158E" w:rsidRDefault="004506E3" w:rsidP="0063158E">
      <w:pPr>
        <w:pStyle w:val="Titolo2"/>
        <w:ind w:left="1" w:firstLine="0"/>
        <w:rPr>
          <w:bCs/>
          <w:sz w:val="22"/>
        </w:rPr>
      </w:pPr>
      <w:bookmarkStart w:id="77" w:name="_Toc56065419"/>
      <w:r>
        <w:rPr>
          <w:bCs/>
          <w:sz w:val="22"/>
        </w:rPr>
        <w:t>Sanzioni da  Dichiarazioni e Versamenti</w:t>
      </w:r>
      <w:bookmarkEnd w:id="77"/>
    </w:p>
    <w:p w14:paraId="2864D5EB" w14:textId="77777777" w:rsidR="004506E3" w:rsidRDefault="004506E3" w:rsidP="002168DC">
      <w:pPr>
        <w:ind w:left="0"/>
      </w:pPr>
      <w:r>
        <w:t>Si esplicita il comportamento del sistema in caso di sanzioni contributive derivanti dalle omesse dichiarazione/i e/o versamenti mensili e annuali da parte di una APL.</w:t>
      </w:r>
    </w:p>
    <w:p w14:paraId="3F6F5B5B" w14:textId="77777777" w:rsidR="004506E3" w:rsidRDefault="004506E3" w:rsidP="002168DC">
      <w:pPr>
        <w:ind w:left="0"/>
      </w:pPr>
      <w:r>
        <w:t xml:space="preserve">Si riportano di seguito le casistiche degli inadempimenti con la sequenza delle azioni da compiere:  </w:t>
      </w:r>
    </w:p>
    <w:p w14:paraId="2E109ABC" w14:textId="77777777" w:rsidR="004506E3" w:rsidRDefault="004506E3" w:rsidP="008A4AA8">
      <w:pPr>
        <w:pStyle w:val="Paragrafoelenco1"/>
        <w:numPr>
          <w:ilvl w:val="0"/>
          <w:numId w:val="30"/>
        </w:numPr>
        <w:spacing w:before="120" w:line="276" w:lineRule="auto"/>
        <w:ind w:left="327" w:right="113" w:hanging="284"/>
        <w:jc w:val="both"/>
        <w:rPr>
          <w:rFonts w:ascii="Arial" w:hAnsi="Arial"/>
          <w:sz w:val="18"/>
        </w:rPr>
      </w:pPr>
      <w:r w:rsidRPr="003D043D">
        <w:rPr>
          <w:rFonts w:ascii="Arial" w:hAnsi="Arial"/>
          <w:sz w:val="18"/>
        </w:rPr>
        <w:t xml:space="preserve">La mancata o ritardata registrazione delle ApL al Fondo entro 30 gg dall’iscrizione all’albo ministeriale delle ApL autorizzate alla somministrazione di lavoro costituisce un’omissione all’obbligo di versamento dei contributi obbligatori, di cui all’art. 12, comma 8, del D.lgs. 276/2003. </w:t>
      </w:r>
      <w:r w:rsidRPr="003D043D">
        <w:rPr>
          <w:rFonts w:ascii="Arial" w:hAnsi="Arial"/>
          <w:b/>
          <w:sz w:val="18"/>
        </w:rPr>
        <w:t>L’ApL è tenuta a versare al Fondo una somma pari al contributo omesso, più gli interessi maggiorati del 5%</w:t>
      </w:r>
      <w:r w:rsidRPr="003D043D">
        <w:rPr>
          <w:rFonts w:ascii="Arial" w:hAnsi="Arial"/>
          <w:sz w:val="18"/>
        </w:rPr>
        <w:t>. Contestualmente Forma.Temp invia segnalazione all’autorità vigilante per l’applicazione della sanzione amministrativa di importo pari al contributo omesso.</w:t>
      </w:r>
    </w:p>
    <w:p w14:paraId="4E0CEE9F" w14:textId="77777777" w:rsidR="004506E3" w:rsidRPr="003D043D" w:rsidRDefault="004506E3" w:rsidP="00A71FA1">
      <w:pPr>
        <w:pStyle w:val="Paragrafoelenco1"/>
        <w:numPr>
          <w:ilvl w:val="0"/>
          <w:numId w:val="30"/>
        </w:numPr>
        <w:spacing w:before="120" w:line="276" w:lineRule="auto"/>
        <w:ind w:left="327" w:right="113" w:hanging="284"/>
        <w:jc w:val="both"/>
        <w:rPr>
          <w:rFonts w:ascii="Arial" w:hAnsi="Arial" w:cs="Arial"/>
          <w:sz w:val="18"/>
          <w:szCs w:val="18"/>
        </w:rPr>
      </w:pPr>
      <w:r w:rsidRPr="003D043D">
        <w:rPr>
          <w:rFonts w:ascii="Arial" w:hAnsi="Arial" w:cs="Arial"/>
          <w:sz w:val="18"/>
          <w:szCs w:val="18"/>
        </w:rPr>
        <w:t xml:space="preserve">La mancata comunicazione al Fondo di eventuali variazioni dello status e/o dei dati inerenti la propria autorizzazione ministeriale (acquisizioni, fusioni, sospensione, revoca, ecc.) entro 30 gg dall’avvenuta variazione. </w:t>
      </w:r>
      <w:r w:rsidRPr="00975AEB">
        <w:rPr>
          <w:rFonts w:ascii="Arial" w:hAnsi="Arial" w:cs="Arial"/>
          <w:b/>
          <w:sz w:val="18"/>
          <w:szCs w:val="18"/>
        </w:rPr>
        <w:t>Qualora la mancata comunicazione si sostanzi in un’omissione all’obbligo di versamento dei contributi obbligatori</w:t>
      </w:r>
      <w:r w:rsidRPr="00806AB3">
        <w:rPr>
          <w:rFonts w:ascii="Arial" w:hAnsi="Arial" w:cs="Arial"/>
          <w:b/>
          <w:sz w:val="18"/>
          <w:szCs w:val="18"/>
        </w:rPr>
        <w:t>, l’ApL è tenuta a versare al Fondo una somma pari al contributo omesso, più gli interessi maggiorati del 5%.</w:t>
      </w:r>
      <w:r w:rsidRPr="003D043D">
        <w:rPr>
          <w:rFonts w:ascii="Arial" w:hAnsi="Arial" w:cs="Arial"/>
          <w:sz w:val="18"/>
          <w:szCs w:val="18"/>
        </w:rPr>
        <w:t xml:space="preserve"> Contestualmente Forma.Temp invia segnalazione all’autorità vigilante per l’applicazione della sanzione amministrativa di importo pari al contributo omesso. </w:t>
      </w:r>
      <w:r w:rsidRPr="003D043D">
        <w:rPr>
          <w:rFonts w:ascii="Arial" w:hAnsi="Arial" w:cs="Arial"/>
          <w:color w:val="000000"/>
          <w:sz w:val="18"/>
          <w:szCs w:val="18"/>
        </w:rPr>
        <w:t>Q</w:t>
      </w:r>
      <w:r w:rsidRPr="003D043D">
        <w:rPr>
          <w:rFonts w:ascii="Arial" w:hAnsi="Arial" w:cs="Arial"/>
          <w:sz w:val="18"/>
          <w:szCs w:val="18"/>
        </w:rPr>
        <w:t>ualora la mancata comunicazione si sostanzi solo in un’omissione di aggiornamento informativo al Fondo viene adottato un richiamo all’ApL con contestuale obbligo di regolarizzare le informazioni a sistema.</w:t>
      </w:r>
    </w:p>
    <w:p w14:paraId="612B18CF" w14:textId="77777777" w:rsidR="004506E3" w:rsidRPr="00806AB3" w:rsidRDefault="004506E3" w:rsidP="008A4AA8">
      <w:pPr>
        <w:pStyle w:val="Paragrafoelenco1"/>
        <w:numPr>
          <w:ilvl w:val="0"/>
          <w:numId w:val="30"/>
        </w:numPr>
        <w:spacing w:before="120" w:line="276" w:lineRule="auto"/>
        <w:ind w:left="327" w:right="113" w:hanging="284"/>
        <w:jc w:val="both"/>
        <w:rPr>
          <w:rFonts w:ascii="Arial" w:hAnsi="Arial"/>
          <w:sz w:val="18"/>
        </w:rPr>
      </w:pPr>
      <w:r w:rsidRPr="00806AB3">
        <w:rPr>
          <w:rFonts w:ascii="Arial" w:hAnsi="Arial"/>
          <w:sz w:val="18"/>
        </w:rPr>
        <w:t xml:space="preserve">Richiamo alle ApL a regolarizzare le informazioni a sistema entro 10 gg. dalla ricezione della comunicazione. </w:t>
      </w:r>
      <w:r w:rsidRPr="00806AB3">
        <w:rPr>
          <w:rFonts w:ascii="Arial" w:hAnsi="Arial"/>
          <w:b/>
          <w:sz w:val="18"/>
        </w:rPr>
        <w:t>Nel caso di mancato rispetto dei termini forniti per sanare la posizione si applica la sanzione per omissione del versamento mensile e segnalazione all’autorità vigilante</w:t>
      </w:r>
    </w:p>
    <w:p w14:paraId="4D63AF3D" w14:textId="77777777" w:rsidR="004506E3" w:rsidRPr="00975AEB" w:rsidRDefault="004506E3" w:rsidP="008A4AA8">
      <w:pPr>
        <w:pStyle w:val="Paragrafoelenco1"/>
        <w:numPr>
          <w:ilvl w:val="0"/>
          <w:numId w:val="30"/>
        </w:numPr>
        <w:spacing w:before="120" w:line="276" w:lineRule="auto"/>
        <w:ind w:left="327" w:right="113" w:hanging="284"/>
        <w:jc w:val="both"/>
        <w:rPr>
          <w:rFonts w:ascii="Arial" w:hAnsi="Arial"/>
          <w:b/>
          <w:sz w:val="18"/>
        </w:rPr>
      </w:pPr>
      <w:r w:rsidRPr="00806AB3">
        <w:rPr>
          <w:rFonts w:ascii="Arial" w:hAnsi="Arial"/>
          <w:sz w:val="18"/>
        </w:rPr>
        <w:t>Il mancato versamento totale o parziale, nonché ritardo nel versamento mensile</w:t>
      </w:r>
      <w:r>
        <w:rPr>
          <w:rFonts w:ascii="Arial" w:hAnsi="Arial"/>
          <w:sz w:val="18"/>
        </w:rPr>
        <w:t xml:space="preserve"> comporta il r</w:t>
      </w:r>
      <w:r w:rsidRPr="00806AB3">
        <w:rPr>
          <w:rFonts w:ascii="Arial" w:hAnsi="Arial"/>
          <w:sz w:val="18"/>
        </w:rPr>
        <w:t xml:space="preserve">ichiamo alle ApL a regolarizzare la posizione entro 10 gg. dalla ricezione della comunicazione. </w:t>
      </w:r>
      <w:r w:rsidRPr="00975AEB">
        <w:rPr>
          <w:rFonts w:ascii="Arial" w:hAnsi="Arial"/>
          <w:b/>
          <w:sz w:val="18"/>
        </w:rPr>
        <w:t>L’ApL è quindi tenuta a versare al Fondo una somma pari al contributo omesso, più gli interessi maggiorati del 5%.</w:t>
      </w:r>
    </w:p>
    <w:p w14:paraId="0446A289" w14:textId="77777777" w:rsidR="004506E3" w:rsidRDefault="004506E3" w:rsidP="00806AB3">
      <w:pPr>
        <w:pStyle w:val="Paragrafoelenco1"/>
        <w:spacing w:before="120" w:line="276" w:lineRule="auto"/>
        <w:ind w:left="360" w:right="113"/>
        <w:jc w:val="both"/>
        <w:rPr>
          <w:rFonts w:ascii="Arial" w:hAnsi="Arial"/>
          <w:sz w:val="18"/>
        </w:rPr>
      </w:pPr>
      <w:r w:rsidRPr="00975AEB">
        <w:rPr>
          <w:rFonts w:ascii="Arial" w:hAnsi="Arial"/>
          <w:b/>
          <w:sz w:val="18"/>
        </w:rPr>
        <w:t>Nel caso di mancato rispetto dei termini forniti per sanare la posizione si applica la sanzione per omissione del versamento mensile</w:t>
      </w:r>
      <w:r w:rsidRPr="00806AB3">
        <w:rPr>
          <w:rFonts w:ascii="Arial" w:hAnsi="Arial"/>
          <w:sz w:val="18"/>
        </w:rPr>
        <w:t xml:space="preserve"> </w:t>
      </w:r>
      <w:r w:rsidRPr="00975AEB">
        <w:rPr>
          <w:rFonts w:ascii="Arial" w:hAnsi="Arial"/>
          <w:b/>
          <w:sz w:val="18"/>
        </w:rPr>
        <w:t xml:space="preserve">di importo pari al contributo omesso </w:t>
      </w:r>
      <w:r w:rsidRPr="00806AB3">
        <w:rPr>
          <w:rFonts w:ascii="Arial" w:hAnsi="Arial"/>
          <w:sz w:val="18"/>
        </w:rPr>
        <w:t xml:space="preserve">e segnalazione all’autorità vigilante per l’applicazione della sanzione amministrativa </w:t>
      </w:r>
    </w:p>
    <w:p w14:paraId="24D62069" w14:textId="77777777" w:rsidR="004506E3" w:rsidRPr="00975AEB" w:rsidRDefault="004506E3" w:rsidP="008A4AA8">
      <w:pPr>
        <w:pStyle w:val="Paragrafoelenco1"/>
        <w:numPr>
          <w:ilvl w:val="0"/>
          <w:numId w:val="30"/>
        </w:numPr>
        <w:spacing w:before="120" w:line="276" w:lineRule="auto"/>
        <w:ind w:left="327" w:right="113" w:hanging="284"/>
        <w:jc w:val="both"/>
        <w:rPr>
          <w:rFonts w:ascii="Arial" w:hAnsi="Arial"/>
          <w:sz w:val="18"/>
        </w:rPr>
      </w:pPr>
      <w:r w:rsidRPr="00975AEB">
        <w:rPr>
          <w:rFonts w:ascii="Arial" w:hAnsi="Arial"/>
          <w:sz w:val="18"/>
        </w:rPr>
        <w:t xml:space="preserve">Il mancato versamento totale o parziale, nonché ritardo nel versamento annuale, </w:t>
      </w:r>
      <w:r>
        <w:rPr>
          <w:rFonts w:ascii="Arial" w:hAnsi="Arial"/>
          <w:sz w:val="18"/>
        </w:rPr>
        <w:t>comporta il r</w:t>
      </w:r>
      <w:r w:rsidRPr="00975AEB">
        <w:rPr>
          <w:rFonts w:ascii="Arial" w:hAnsi="Arial"/>
          <w:sz w:val="18"/>
        </w:rPr>
        <w:t xml:space="preserve">ichiamo alle ApL a regolarizzare la posizione entro 10 gg. dalla ricezione della comunicazione. </w:t>
      </w:r>
      <w:r w:rsidRPr="00975AEB">
        <w:rPr>
          <w:rFonts w:ascii="Arial" w:hAnsi="Arial"/>
          <w:b/>
          <w:sz w:val="18"/>
        </w:rPr>
        <w:t>L’ApL è quindi tenuta a versare al Fondo una somma pari al contributo omesso, più gli interessi maggiorati del 5%</w:t>
      </w:r>
      <w:r w:rsidRPr="00975AEB">
        <w:rPr>
          <w:rFonts w:ascii="Arial" w:hAnsi="Arial"/>
          <w:sz w:val="18"/>
        </w:rPr>
        <w:t>.</w:t>
      </w:r>
    </w:p>
    <w:p w14:paraId="45A6304A" w14:textId="77777777" w:rsidR="004506E3" w:rsidRPr="00806AB3" w:rsidRDefault="004506E3" w:rsidP="00975AEB">
      <w:pPr>
        <w:pStyle w:val="Paragrafoelenco1"/>
        <w:spacing w:before="120" w:line="276" w:lineRule="auto"/>
        <w:ind w:left="360" w:right="113"/>
        <w:jc w:val="both"/>
        <w:rPr>
          <w:rFonts w:ascii="Arial" w:hAnsi="Arial"/>
          <w:sz w:val="18"/>
        </w:rPr>
      </w:pPr>
      <w:r w:rsidRPr="00975AEB">
        <w:rPr>
          <w:rFonts w:ascii="Arial" w:hAnsi="Arial"/>
          <w:b/>
          <w:sz w:val="18"/>
        </w:rPr>
        <w:lastRenderedPageBreak/>
        <w:t>Nel caso di mancato rispetto dei termini forniti per sanare la posizione si applica la sanzione per omissione del versamento annuale</w:t>
      </w:r>
      <w:r w:rsidRPr="00975AEB">
        <w:rPr>
          <w:rFonts w:ascii="Arial" w:hAnsi="Arial"/>
          <w:sz w:val="18"/>
        </w:rPr>
        <w:t xml:space="preserve"> </w:t>
      </w:r>
      <w:r w:rsidRPr="00975AEB">
        <w:rPr>
          <w:rFonts w:ascii="Arial" w:hAnsi="Arial"/>
          <w:b/>
          <w:sz w:val="18"/>
        </w:rPr>
        <w:t xml:space="preserve">di importo pari al contributo omesso </w:t>
      </w:r>
      <w:r w:rsidRPr="00975AEB">
        <w:rPr>
          <w:rFonts w:ascii="Arial" w:hAnsi="Arial"/>
          <w:sz w:val="18"/>
        </w:rPr>
        <w:t>e segnalazione all’autorità vigilante per l’applicazione della sanzione amministrativa.</w:t>
      </w:r>
    </w:p>
    <w:p w14:paraId="1397600D" w14:textId="77777777" w:rsidR="004506E3" w:rsidRDefault="004506E3" w:rsidP="002168DC">
      <w:pPr>
        <w:ind w:left="0"/>
      </w:pPr>
    </w:p>
    <w:p w14:paraId="314C8C0B" w14:textId="77777777" w:rsidR="004506E3" w:rsidRDefault="004506E3" w:rsidP="004B4656">
      <w:pPr>
        <w:pStyle w:val="Titolo3"/>
        <w:tabs>
          <w:tab w:val="num" w:pos="-990"/>
        </w:tabs>
        <w:ind w:left="1134" w:hanging="708"/>
      </w:pPr>
      <w:bookmarkStart w:id="78" w:name="_Toc56065420"/>
      <w:r w:rsidRPr="009E7A1C">
        <w:t>FTW_</w:t>
      </w:r>
      <w:r w:rsidRPr="009E7A1C">
        <w:rPr>
          <w:rFonts w:cs="Arial"/>
          <w:szCs w:val="18"/>
        </w:rPr>
        <w:t>SANZ</w:t>
      </w:r>
      <w:r w:rsidRPr="009E7A1C">
        <w:t>_</w:t>
      </w:r>
      <w:r>
        <w:t>VER_I</w:t>
      </w:r>
      <w:r w:rsidRPr="009E7A1C">
        <w:t>NS</w:t>
      </w:r>
      <w:r>
        <w:t>: “Crea sanzione omesso versamento”</w:t>
      </w:r>
      <w:bookmarkEnd w:id="78"/>
    </w:p>
    <w:p w14:paraId="60A55A1C" w14:textId="77777777" w:rsidR="004506E3" w:rsidRDefault="004506E3" w:rsidP="002311FA">
      <w:pPr>
        <w:ind w:left="0"/>
      </w:pPr>
      <w:r>
        <w:t xml:space="preserve">La creazione a sistema della procedura di sanzione, se necessario, viene effettuata a seguito di controlli sui versamenti relativi all’anno di riferimento.  </w:t>
      </w:r>
    </w:p>
    <w:p w14:paraId="427ED564" w14:textId="77777777" w:rsidR="004506E3" w:rsidRPr="008C59B3" w:rsidRDefault="004506E3" w:rsidP="0015035E">
      <w:pPr>
        <w:ind w:left="0"/>
      </w:pPr>
      <w:r w:rsidRPr="00316082">
        <w:t>Al momento dell’accertamento di un inadempimento contributivo viene inviato al soggetto un richiamo ufficiale</w:t>
      </w:r>
      <w:r>
        <w:t>. Se la contestazione riguarda un importo non versato totalmente o parzialmente</w:t>
      </w:r>
      <w:r w:rsidRPr="00316082">
        <w:t xml:space="preserve">, viene creata la relativa procedura di sanzione.  </w:t>
      </w:r>
      <w:r w:rsidRPr="00321848">
        <w:t xml:space="preserve">La procedura viene posta in stato </w:t>
      </w:r>
      <w:r w:rsidRPr="00321848">
        <w:rPr>
          <w:b/>
        </w:rPr>
        <w:t xml:space="preserve">In attesa di </w:t>
      </w:r>
      <w:r w:rsidRPr="0015035E">
        <w:rPr>
          <w:b/>
        </w:rPr>
        <w:t>controdeduzioni</w:t>
      </w:r>
      <w:r w:rsidRPr="00321848">
        <w:t>,</w:t>
      </w:r>
      <w:r>
        <w:t xml:space="preserve">  durante il quale </w:t>
      </w:r>
      <w:r w:rsidRPr="00321848">
        <w:t>l’ApL può presentare controdeduzioni (chiarimenti e/o integrazione documentale) entro 10 giorni dalla data del verbale</w:t>
      </w:r>
      <w:r>
        <w:t xml:space="preserve"> o comunque configurabile, trascorso il quale il processo di sanzione passa allo stato </w:t>
      </w:r>
      <w:r w:rsidRPr="00E20CD5">
        <w:rPr>
          <w:b/>
        </w:rPr>
        <w:t>In lavorazione</w:t>
      </w:r>
      <w:r>
        <w:t xml:space="preserve"> ed è visibile in modifica e visualizzazione.</w:t>
      </w:r>
    </w:p>
    <w:p w14:paraId="16CD226A" w14:textId="77777777" w:rsidR="004506E3" w:rsidRPr="00316082" w:rsidRDefault="004506E3" w:rsidP="002311FA">
      <w:pPr>
        <w:ind w:left="0"/>
      </w:pPr>
      <w:r w:rsidRPr="00316082">
        <w:t>L’iter della sanzione segue qua</w:t>
      </w:r>
      <w:r>
        <w:t>n</w:t>
      </w:r>
      <w:r w:rsidRPr="00316082">
        <w:t>to descritto nei paragrafi precedenti</w:t>
      </w:r>
    </w:p>
    <w:p w14:paraId="56AE021D" w14:textId="77777777" w:rsidR="004506E3" w:rsidRDefault="004506E3" w:rsidP="002311FA">
      <w:pPr>
        <w:ind w:left="0"/>
      </w:pPr>
      <w:r>
        <w:t>La presenza di una sanzione da gestire dall’utente loggato viene notificata nella Home Page di FTWEB.</w:t>
      </w:r>
    </w:p>
    <w:p w14:paraId="6C9408EB" w14:textId="77777777" w:rsidR="004506E3" w:rsidRDefault="004506E3" w:rsidP="00973E8D">
      <w:pPr>
        <w:pStyle w:val="Titolo3"/>
        <w:tabs>
          <w:tab w:val="num" w:pos="-990"/>
        </w:tabs>
        <w:ind w:left="1134" w:hanging="708"/>
      </w:pPr>
      <w:bookmarkStart w:id="79" w:name="_Toc56065421"/>
      <w:r w:rsidRPr="009E7A1C">
        <w:t>FTW_</w:t>
      </w:r>
      <w:r w:rsidRPr="009E7A1C">
        <w:rPr>
          <w:rFonts w:cs="Arial"/>
          <w:szCs w:val="18"/>
        </w:rPr>
        <w:t>SANZ</w:t>
      </w:r>
      <w:r w:rsidRPr="009E7A1C">
        <w:t>_</w:t>
      </w:r>
      <w:r>
        <w:t>DICH_I</w:t>
      </w:r>
      <w:r w:rsidRPr="009E7A1C">
        <w:t>NS</w:t>
      </w:r>
      <w:r>
        <w:t>: “Crea sanzione omessa dichiarazione”</w:t>
      </w:r>
      <w:bookmarkEnd w:id="79"/>
    </w:p>
    <w:p w14:paraId="06271F47" w14:textId="77777777" w:rsidR="004506E3" w:rsidRDefault="004506E3" w:rsidP="00D437AA">
      <w:pPr>
        <w:ind w:left="0"/>
      </w:pPr>
      <w:r>
        <w:t xml:space="preserve">La creazione a sistema della procedura di sanzione, se necessario, viene effettuata a seguito di controlli sulle omesse dichiarazioni e/o altri inadempimenti amministrativi relativi all’anno di riferimento.  </w:t>
      </w:r>
    </w:p>
    <w:p w14:paraId="25E79CAB" w14:textId="77777777" w:rsidR="004506E3" w:rsidRDefault="004506E3" w:rsidP="00D437AA">
      <w:pPr>
        <w:ind w:left="0"/>
      </w:pPr>
      <w:r w:rsidRPr="00841F47">
        <w:t>Al momento dell’accertamento viene inviato al soggetto un richiamo ufficiale.  Se al richiamo non fa seguito una sanatoria dell’inadempimento si procederà all’invio della segnalazione all’autorità vigilante., Qualora a valle dell’invio di un Verbale dell'autorità vigilante l’Agenzia provvederà a inviare la dichiarazione e ad effettuare il relativo versamento, sarà creata la proposta di sanzione per omesso versamento</w:t>
      </w:r>
    </w:p>
    <w:p w14:paraId="4172169A" w14:textId="77777777" w:rsidR="004506E3" w:rsidRPr="008C59B3" w:rsidRDefault="004506E3" w:rsidP="00D437AA">
      <w:pPr>
        <w:ind w:left="0"/>
      </w:pPr>
      <w:r w:rsidRPr="00321848">
        <w:t xml:space="preserve">La procedura viene posta in </w:t>
      </w:r>
      <w:r w:rsidRPr="001F06D8">
        <w:rPr>
          <w:highlight w:val="yellow"/>
        </w:rPr>
        <w:t xml:space="preserve">stato </w:t>
      </w:r>
      <w:r w:rsidRPr="001F06D8">
        <w:rPr>
          <w:b/>
          <w:highlight w:val="yellow"/>
        </w:rPr>
        <w:t>In lavorazione</w:t>
      </w:r>
      <w:r>
        <w:t xml:space="preserve"> ed è visibile in modifica e visualizzazione.</w:t>
      </w:r>
    </w:p>
    <w:p w14:paraId="50D9DA8D" w14:textId="77777777" w:rsidR="004506E3" w:rsidRPr="00316082" w:rsidRDefault="004506E3" w:rsidP="00D437AA">
      <w:pPr>
        <w:ind w:left="0"/>
      </w:pPr>
      <w:r w:rsidRPr="00316082">
        <w:t>L’iter della sanzione segue qua</w:t>
      </w:r>
      <w:r>
        <w:t>n</w:t>
      </w:r>
      <w:r w:rsidRPr="00316082">
        <w:t>to descritto nei paragrafi precedenti</w:t>
      </w:r>
    </w:p>
    <w:p w14:paraId="50A22D70" w14:textId="77777777" w:rsidR="004506E3" w:rsidRPr="00D437AA" w:rsidRDefault="004506E3" w:rsidP="00A06ABD">
      <w:pPr>
        <w:ind w:left="0"/>
      </w:pPr>
      <w:r>
        <w:t>La presenza di una sanzione da gestire dall’utente loggato viene notificata nella Home Page di FTWEB</w:t>
      </w:r>
    </w:p>
    <w:p w14:paraId="78B5EFD6" w14:textId="77777777" w:rsidR="004506E3" w:rsidRDefault="004506E3" w:rsidP="00973E8D">
      <w:pPr>
        <w:pStyle w:val="Titolo3"/>
        <w:tabs>
          <w:tab w:val="num" w:pos="-990"/>
        </w:tabs>
        <w:ind w:left="1134" w:hanging="708"/>
      </w:pPr>
      <w:bookmarkStart w:id="80" w:name="_Toc56065422"/>
      <w:r w:rsidRPr="009E7A1C">
        <w:t>FTW_</w:t>
      </w:r>
      <w:r w:rsidRPr="009E7A1C">
        <w:rPr>
          <w:rFonts w:cs="Arial"/>
          <w:szCs w:val="18"/>
        </w:rPr>
        <w:t>SANZ</w:t>
      </w:r>
      <w:r w:rsidRPr="009E7A1C">
        <w:t>_</w:t>
      </w:r>
      <w:r>
        <w:t>VER</w:t>
      </w:r>
      <w:r w:rsidRPr="009E7A1C">
        <w:t>_</w:t>
      </w:r>
      <w:r>
        <w:t>MOD: “Modifica sanzione omessa dichiarazione o versamenti”</w:t>
      </w:r>
      <w:bookmarkEnd w:id="80"/>
    </w:p>
    <w:p w14:paraId="76BECFE3" w14:textId="77777777" w:rsidR="004506E3" w:rsidRDefault="004506E3" w:rsidP="00973E8D">
      <w:pPr>
        <w:ind w:left="0"/>
      </w:pPr>
      <w:r>
        <w:t xml:space="preserve">La funzionalità di modifica di una sanzione è disponibile solo per le procedure in </w:t>
      </w:r>
      <w:r w:rsidRPr="001F06D8">
        <w:rPr>
          <w:highlight w:val="yellow"/>
        </w:rPr>
        <w:t xml:space="preserve">stato </w:t>
      </w:r>
      <w:r w:rsidRPr="001F06D8">
        <w:rPr>
          <w:b/>
          <w:highlight w:val="yellow"/>
        </w:rPr>
        <w:t>In lavorazione</w:t>
      </w:r>
      <w:r>
        <w:t>, durante questa fase gli operatori abilitati provvedono a verificare i dati delle sanzioni create dal sistema  ed a modificarle se necessario.</w:t>
      </w:r>
    </w:p>
    <w:p w14:paraId="113A2E14" w14:textId="77777777" w:rsidR="004506E3" w:rsidRPr="00A64D88" w:rsidRDefault="004506E3" w:rsidP="00973E8D">
      <w:pPr>
        <w:ind w:left="0"/>
      </w:pPr>
      <w:r>
        <w:t>Si accede alla form di modifica dopo una ricerca sanzioni (generica o specifica per Dichiarazione/Versamenti) o attraverso i link mostrati dalla notifica in Home Page.</w:t>
      </w:r>
    </w:p>
    <w:p w14:paraId="00067D6D" w14:textId="77777777" w:rsidR="004506E3" w:rsidRDefault="004506E3" w:rsidP="00973E8D">
      <w:pPr>
        <w:ind w:left="0"/>
      </w:pPr>
      <w:r>
        <w:t>La pagina di modifica sarà composta dai seguenti tab:</w:t>
      </w:r>
    </w:p>
    <w:p w14:paraId="14066F01" w14:textId="77777777" w:rsidR="004506E3" w:rsidRDefault="004506E3" w:rsidP="00973E8D">
      <w:pPr>
        <w:numPr>
          <w:ilvl w:val="0"/>
          <w:numId w:val="16"/>
        </w:numPr>
      </w:pPr>
      <w:r>
        <w:t>Riepilogo Sanzione</w:t>
      </w:r>
      <w:r>
        <w:tab/>
        <w:t>(predefinito)</w:t>
      </w:r>
    </w:p>
    <w:p w14:paraId="55DD39E0" w14:textId="77777777" w:rsidR="004506E3" w:rsidRDefault="004506E3" w:rsidP="00973E8D">
      <w:pPr>
        <w:numPr>
          <w:ilvl w:val="0"/>
          <w:numId w:val="16"/>
        </w:numPr>
      </w:pPr>
      <w:r>
        <w:t>Dettaglio ApL</w:t>
      </w:r>
      <w:r>
        <w:tab/>
      </w:r>
      <w:r>
        <w:tab/>
        <w:t>(visibile su richiesta)</w:t>
      </w:r>
    </w:p>
    <w:p w14:paraId="23023CEF" w14:textId="77777777" w:rsidR="004506E3" w:rsidRDefault="004506E3" w:rsidP="00973E8D">
      <w:pPr>
        <w:ind w:left="0"/>
      </w:pPr>
    </w:p>
    <w:p w14:paraId="27E85612" w14:textId="77777777" w:rsidR="004506E3" w:rsidRPr="00491FAE" w:rsidRDefault="004506E3" w:rsidP="00973E8D">
      <w:pPr>
        <w:ind w:left="0"/>
        <w:rPr>
          <w:b/>
          <w:u w:val="single"/>
        </w:rPr>
      </w:pPr>
      <w:r>
        <w:rPr>
          <w:b/>
          <w:u w:val="single"/>
        </w:rPr>
        <w:t>Riepilogo Sanzione</w:t>
      </w:r>
    </w:p>
    <w:p w14:paraId="173AC1B0" w14:textId="77777777" w:rsidR="004506E3" w:rsidRDefault="004506E3" w:rsidP="00973E8D">
      <w:pPr>
        <w:ind w:left="0"/>
      </w:pPr>
      <w:r>
        <w:t>Contiene la form di modifica delle sanzioni e sarà composta da:</w:t>
      </w:r>
    </w:p>
    <w:p w14:paraId="44254BE9" w14:textId="77777777" w:rsidR="004506E3" w:rsidRDefault="004506E3" w:rsidP="00A724CB">
      <w:pPr>
        <w:numPr>
          <w:ilvl w:val="0"/>
          <w:numId w:val="26"/>
        </w:numPr>
      </w:pPr>
      <w:r>
        <w:t xml:space="preserve">Una Sezione </w:t>
      </w:r>
      <w:r w:rsidRPr="00ED2170">
        <w:rPr>
          <w:b/>
        </w:rPr>
        <w:t xml:space="preserve">Dati </w:t>
      </w:r>
      <w:r>
        <w:rPr>
          <w:b/>
        </w:rPr>
        <w:t xml:space="preserve">ApL </w:t>
      </w:r>
      <w:r>
        <w:t xml:space="preserve">contenente le seguenti informazioni sintetiche sulla APL in esame: </w:t>
      </w:r>
    </w:p>
    <w:p w14:paraId="65DE14B7" w14:textId="77777777" w:rsidR="004506E3" w:rsidRDefault="004506E3" w:rsidP="00973E8D">
      <w:pPr>
        <w:numPr>
          <w:ilvl w:val="1"/>
          <w:numId w:val="17"/>
        </w:numPr>
      </w:pPr>
      <w:r>
        <w:t xml:space="preserve">Denominazione </w:t>
      </w:r>
    </w:p>
    <w:p w14:paraId="13CD9FFA" w14:textId="77777777" w:rsidR="004506E3" w:rsidRDefault="004506E3" w:rsidP="00973E8D">
      <w:pPr>
        <w:numPr>
          <w:ilvl w:val="1"/>
          <w:numId w:val="17"/>
        </w:numPr>
      </w:pPr>
      <w:r>
        <w:t>Codice Fiscale/Partita IVA</w:t>
      </w:r>
    </w:p>
    <w:p w14:paraId="527EF816" w14:textId="77777777" w:rsidR="004506E3" w:rsidRDefault="004506E3" w:rsidP="00973E8D">
      <w:pPr>
        <w:numPr>
          <w:ilvl w:val="1"/>
          <w:numId w:val="17"/>
        </w:numPr>
      </w:pPr>
      <w:r>
        <w:lastRenderedPageBreak/>
        <w:t>Sede legale</w:t>
      </w:r>
    </w:p>
    <w:p w14:paraId="6C003BA8" w14:textId="77777777" w:rsidR="004506E3" w:rsidRDefault="004506E3" w:rsidP="00973E8D">
      <w:pPr>
        <w:numPr>
          <w:ilvl w:val="1"/>
          <w:numId w:val="17"/>
        </w:numPr>
      </w:pPr>
      <w:r>
        <w:t>Autorizzazione Ministeriale</w:t>
      </w:r>
    </w:p>
    <w:p w14:paraId="5FFD89CD" w14:textId="77777777" w:rsidR="004506E3" w:rsidRDefault="004506E3" w:rsidP="00973E8D">
      <w:r>
        <w:t xml:space="preserve">La sezione comprenderà un bottone </w:t>
      </w:r>
      <w:r>
        <w:rPr>
          <w:b/>
        </w:rPr>
        <w:t>Dettagli</w:t>
      </w:r>
      <w:r>
        <w:t xml:space="preserve"> per visualizzare, nel tab </w:t>
      </w:r>
      <w:r w:rsidRPr="00156CCD">
        <w:rPr>
          <w:b/>
        </w:rPr>
        <w:t>Dettaglio APL</w:t>
      </w:r>
      <w:r w:rsidRPr="00156CCD">
        <w:t xml:space="preserve">, </w:t>
      </w:r>
      <w:r>
        <w:t>le informazioni di dettaglio dell’ APL</w:t>
      </w:r>
    </w:p>
    <w:p w14:paraId="1C9C5B5C" w14:textId="77777777" w:rsidR="004506E3" w:rsidRDefault="004506E3" w:rsidP="00973E8D">
      <w:pPr>
        <w:numPr>
          <w:ilvl w:val="0"/>
          <w:numId w:val="26"/>
        </w:numPr>
      </w:pPr>
      <w:r w:rsidRPr="00945CCE">
        <w:t xml:space="preserve">Una sezione </w:t>
      </w:r>
      <w:r w:rsidRPr="00B329EA">
        <w:rPr>
          <w:b/>
        </w:rPr>
        <w:t>Dati di verifica</w:t>
      </w:r>
      <w:r w:rsidRPr="00945CCE">
        <w:t xml:space="preserve"> contenente</w:t>
      </w:r>
      <w:r>
        <w:t>:</w:t>
      </w:r>
    </w:p>
    <w:p w14:paraId="3569A2C0" w14:textId="77777777" w:rsidR="004506E3" w:rsidRDefault="004506E3" w:rsidP="00973E8D">
      <w:pPr>
        <w:numPr>
          <w:ilvl w:val="1"/>
          <w:numId w:val="23"/>
        </w:numPr>
      </w:pPr>
      <w:r>
        <w:t>Data di creazione della procedura</w:t>
      </w:r>
    </w:p>
    <w:p w14:paraId="309580C9" w14:textId="77777777" w:rsidR="004506E3" w:rsidRDefault="004506E3" w:rsidP="00973E8D">
      <w:pPr>
        <w:numPr>
          <w:ilvl w:val="1"/>
          <w:numId w:val="23"/>
        </w:numPr>
      </w:pPr>
      <w:r>
        <w:t>Anno di verifica</w:t>
      </w:r>
    </w:p>
    <w:p w14:paraId="727A5B1C" w14:textId="77777777" w:rsidR="004506E3" w:rsidRDefault="004506E3" w:rsidP="00973E8D">
      <w:pPr>
        <w:numPr>
          <w:ilvl w:val="0"/>
          <w:numId w:val="26"/>
        </w:numPr>
      </w:pPr>
      <w:r>
        <w:t xml:space="preserve">Una sezione di </w:t>
      </w:r>
      <w:r w:rsidRPr="00473C32">
        <w:rPr>
          <w:b/>
        </w:rPr>
        <w:t>Riepilogo Sanzioni</w:t>
      </w:r>
      <w:r>
        <w:t xml:space="preserve"> contenente una sottosezione per ogni sanzione applicabile. Ogni sottosezione conterrà:</w:t>
      </w:r>
    </w:p>
    <w:p w14:paraId="5B0634EF" w14:textId="77777777" w:rsidR="004506E3" w:rsidRDefault="004506E3" w:rsidP="00A21CD4">
      <w:pPr>
        <w:numPr>
          <w:ilvl w:val="1"/>
          <w:numId w:val="26"/>
        </w:numPr>
      </w:pPr>
      <w:r>
        <w:t>Periodicità (Annuale o mensile)</w:t>
      </w:r>
    </w:p>
    <w:p w14:paraId="1829A718" w14:textId="77777777" w:rsidR="004506E3" w:rsidRDefault="004506E3" w:rsidP="00A21CD4">
      <w:pPr>
        <w:numPr>
          <w:ilvl w:val="1"/>
          <w:numId w:val="26"/>
        </w:numPr>
      </w:pPr>
      <w:r w:rsidRPr="00A21CD4">
        <w:t>Mese</w:t>
      </w:r>
      <w:r>
        <w:t xml:space="preserve"> (</w:t>
      </w:r>
      <w:r w:rsidRPr="00A21CD4">
        <w:t>Valorizzato per periodicità mensili</w:t>
      </w:r>
      <w:r>
        <w:t>)</w:t>
      </w:r>
    </w:p>
    <w:p w14:paraId="10FBF746" w14:textId="77777777" w:rsidR="004506E3" w:rsidRDefault="004506E3" w:rsidP="00A21CD4">
      <w:pPr>
        <w:numPr>
          <w:ilvl w:val="1"/>
          <w:numId w:val="26"/>
        </w:numPr>
      </w:pPr>
      <w:r w:rsidRPr="00A21CD4">
        <w:t>Descrizione</w:t>
      </w:r>
    </w:p>
    <w:p w14:paraId="2D49EAB5" w14:textId="77777777" w:rsidR="004506E3" w:rsidRDefault="004506E3" w:rsidP="00A21CD4">
      <w:pPr>
        <w:numPr>
          <w:ilvl w:val="1"/>
          <w:numId w:val="26"/>
        </w:numPr>
      </w:pPr>
      <w:r>
        <w:t>Importo versato (Valorizzato in caso di omissioni parziali)</w:t>
      </w:r>
    </w:p>
    <w:p w14:paraId="07BDF707" w14:textId="77777777" w:rsidR="004506E3" w:rsidRDefault="004506E3" w:rsidP="00A21CD4">
      <w:pPr>
        <w:numPr>
          <w:ilvl w:val="1"/>
          <w:numId w:val="26"/>
        </w:numPr>
      </w:pPr>
      <w:r>
        <w:t>Mancato importo</w:t>
      </w:r>
      <w:r>
        <w:tab/>
        <w:t>(Mancato versamento, parziale o totale)</w:t>
      </w:r>
    </w:p>
    <w:p w14:paraId="1DBA6FC8" w14:textId="77777777" w:rsidR="004506E3" w:rsidRDefault="004506E3" w:rsidP="00A21CD4">
      <w:pPr>
        <w:numPr>
          <w:ilvl w:val="1"/>
          <w:numId w:val="26"/>
        </w:numPr>
      </w:pPr>
      <w:r>
        <w:t>Importo della sanzione (calcolato sul mancato importo in misura del 5% su base annua per i giorni di ritardo del versamento)</w:t>
      </w:r>
    </w:p>
    <w:p w14:paraId="145F13E4" w14:textId="77777777" w:rsidR="004506E3" w:rsidRDefault="004506E3" w:rsidP="00A21CD4">
      <w:pPr>
        <w:numPr>
          <w:ilvl w:val="1"/>
          <w:numId w:val="26"/>
        </w:numPr>
      </w:pPr>
      <w:r>
        <w:t>Dicitura “Scaduti termini per richiamo” o link alla lettera di richiamo precompilata da inviare</w:t>
      </w:r>
    </w:p>
    <w:p w14:paraId="1E8AC934" w14:textId="77777777" w:rsidR="004506E3" w:rsidRDefault="004506E3" w:rsidP="00A21CD4">
      <w:pPr>
        <w:numPr>
          <w:ilvl w:val="1"/>
          <w:numId w:val="26"/>
        </w:numPr>
      </w:pPr>
      <w:r>
        <w:t xml:space="preserve">Bottone </w:t>
      </w:r>
      <w:r>
        <w:rPr>
          <w:b/>
        </w:rPr>
        <w:t>Elimina</w:t>
      </w:r>
      <w:r>
        <w:t xml:space="preserve"> per eliminare la omissione dalla procedura corrente. La sanzione relativa alla omissione eliminata verrà ricreata in fase di verifica periodica delle dichiarazioni/versamenti </w:t>
      </w:r>
    </w:p>
    <w:p w14:paraId="4D558C48" w14:textId="77777777" w:rsidR="004506E3" w:rsidRDefault="004506E3" w:rsidP="00973E8D">
      <w:pPr>
        <w:numPr>
          <w:ilvl w:val="0"/>
          <w:numId w:val="26"/>
        </w:numPr>
      </w:pPr>
      <w:r>
        <w:t xml:space="preserve">Una sezione di </w:t>
      </w:r>
      <w:r>
        <w:rPr>
          <w:b/>
        </w:rPr>
        <w:t>Riassunto</w:t>
      </w:r>
      <w:r w:rsidRPr="00AA5C5D">
        <w:t xml:space="preserve"> </w:t>
      </w:r>
      <w:r>
        <w:t>delle informazioni contenente:</w:t>
      </w:r>
    </w:p>
    <w:p w14:paraId="65F38F6E" w14:textId="77777777" w:rsidR="004506E3" w:rsidRDefault="004506E3" w:rsidP="00973E8D">
      <w:pPr>
        <w:numPr>
          <w:ilvl w:val="1"/>
          <w:numId w:val="23"/>
        </w:numPr>
      </w:pPr>
      <w:r>
        <w:t>Lo stato della procedura</w:t>
      </w:r>
    </w:p>
    <w:p w14:paraId="4BD250AB" w14:textId="77777777" w:rsidR="004506E3" w:rsidRDefault="004506E3" w:rsidP="00973E8D">
      <w:pPr>
        <w:numPr>
          <w:ilvl w:val="1"/>
          <w:numId w:val="23"/>
        </w:numPr>
      </w:pPr>
      <w:r>
        <w:t xml:space="preserve">L’importo da sanzionare (somma delle sanzioni selezionate da </w:t>
      </w:r>
      <w:proofErr w:type="spellStart"/>
      <w:r>
        <w:t>checkbox</w:t>
      </w:r>
      <w:proofErr w:type="spellEnd"/>
      <w:r>
        <w:t>)</w:t>
      </w:r>
    </w:p>
    <w:p w14:paraId="5E6D8490" w14:textId="77777777" w:rsidR="004506E3" w:rsidRDefault="004506E3" w:rsidP="00973E8D">
      <w:pPr>
        <w:numPr>
          <w:ilvl w:val="1"/>
          <w:numId w:val="23"/>
        </w:numPr>
      </w:pPr>
      <w:r w:rsidRPr="00286C62">
        <w:t>Mancato importo totale</w:t>
      </w:r>
      <w:r>
        <w:t xml:space="preserve">, relativo a tutte le omissioni per l’anno di riferimento </w:t>
      </w:r>
    </w:p>
    <w:p w14:paraId="2A837D5A" w14:textId="77777777" w:rsidR="004506E3" w:rsidRDefault="004506E3" w:rsidP="00973E8D">
      <w:pPr>
        <w:numPr>
          <w:ilvl w:val="1"/>
          <w:numId w:val="23"/>
        </w:numPr>
      </w:pPr>
      <w:r>
        <w:t xml:space="preserve">L’importo totale delle sanzioni (pari agli interessi maggiorati del 5% su base annua secondo i giorni di effettivo ritardo calcolati in base al totale dovuto e ai versamenti effettuati)  </w:t>
      </w:r>
    </w:p>
    <w:p w14:paraId="116CB4E6" w14:textId="77777777" w:rsidR="004506E3" w:rsidRDefault="004506E3" w:rsidP="00973E8D">
      <w:pPr>
        <w:numPr>
          <w:ilvl w:val="1"/>
          <w:numId w:val="23"/>
        </w:numPr>
      </w:pPr>
      <w:r>
        <w:t>Modalità di applicazione</w:t>
      </w:r>
    </w:p>
    <w:p w14:paraId="12648ECF" w14:textId="77777777" w:rsidR="004506E3" w:rsidRDefault="004506E3" w:rsidP="00973E8D">
      <w:pPr>
        <w:numPr>
          <w:ilvl w:val="1"/>
          <w:numId w:val="23"/>
        </w:numPr>
      </w:pPr>
      <w:r>
        <w:t>Campo note</w:t>
      </w:r>
    </w:p>
    <w:p w14:paraId="36C757F8" w14:textId="77777777" w:rsidR="004506E3" w:rsidRDefault="004506E3" w:rsidP="00973E8D">
      <w:pPr>
        <w:numPr>
          <w:ilvl w:val="0"/>
          <w:numId w:val="26"/>
        </w:numPr>
      </w:pPr>
      <w:r>
        <w:t>Una sezione contenente i pulsanti:</w:t>
      </w:r>
    </w:p>
    <w:p w14:paraId="1886847C" w14:textId="77777777" w:rsidR="004506E3" w:rsidRDefault="004506E3" w:rsidP="008A4AA8">
      <w:pPr>
        <w:numPr>
          <w:ilvl w:val="0"/>
          <w:numId w:val="11"/>
        </w:numPr>
        <w:ind w:hanging="436"/>
      </w:pPr>
      <w:r>
        <w:rPr>
          <w:b/>
        </w:rPr>
        <w:t>Inoltra la proposta di sanzione:</w:t>
      </w:r>
      <w:r>
        <w:t xml:space="preserve"> porta la sanzione in stato </w:t>
      </w:r>
      <w:r>
        <w:rPr>
          <w:b/>
        </w:rPr>
        <w:t>Da approvare</w:t>
      </w:r>
      <w:r>
        <w:t xml:space="preserve"> </w:t>
      </w:r>
    </w:p>
    <w:p w14:paraId="7B955625" w14:textId="77777777" w:rsidR="004506E3" w:rsidRDefault="004506E3" w:rsidP="008A4AA8">
      <w:pPr>
        <w:numPr>
          <w:ilvl w:val="0"/>
          <w:numId w:val="11"/>
        </w:numPr>
        <w:ind w:left="709" w:hanging="283"/>
      </w:pPr>
      <w:r w:rsidRPr="00921B9C">
        <w:rPr>
          <w:b/>
        </w:rPr>
        <w:t>Ripristina valori iniziali</w:t>
      </w:r>
      <w:r>
        <w:rPr>
          <w:b/>
        </w:rPr>
        <w:t xml:space="preserve">: </w:t>
      </w:r>
      <w:r>
        <w:t>che</w:t>
      </w:r>
      <w:r w:rsidRPr="00EE3447">
        <w:t xml:space="preserve"> </w:t>
      </w:r>
      <w:r>
        <w:t>annulla tutte le eventuali variazioni apportate ripristinando i valori immessi al momento della creazione della sanzione</w:t>
      </w:r>
      <w:r w:rsidRPr="00EE3447">
        <w:t>.</w:t>
      </w:r>
    </w:p>
    <w:p w14:paraId="2B16C620" w14:textId="77777777" w:rsidR="004506E3" w:rsidRDefault="004506E3" w:rsidP="008A4AA8">
      <w:pPr>
        <w:numPr>
          <w:ilvl w:val="0"/>
          <w:numId w:val="11"/>
        </w:numPr>
        <w:ind w:left="709" w:hanging="283"/>
      </w:pPr>
      <w:r>
        <w:rPr>
          <w:b/>
        </w:rPr>
        <w:t>Salva:</w:t>
      </w:r>
      <w:r>
        <w:t xml:space="preserve"> che salva le modifiche in un’ area temporanea </w:t>
      </w:r>
    </w:p>
    <w:p w14:paraId="23BB76B2" w14:textId="77777777" w:rsidR="004506E3" w:rsidRDefault="004506E3" w:rsidP="00973E8D">
      <w:r>
        <w:rPr>
          <w:b/>
        </w:rPr>
        <w:t>Chiudi:</w:t>
      </w:r>
      <w:r>
        <w:t xml:space="preserve"> che annulla ogni variazione non salvata</w:t>
      </w:r>
    </w:p>
    <w:p w14:paraId="69C53F90" w14:textId="77777777" w:rsidR="004506E3" w:rsidRDefault="004506E3" w:rsidP="00973E8D">
      <w:pPr>
        <w:ind w:left="0"/>
      </w:pPr>
      <w:r>
        <w:t>Un esempio della form di modifica è il seguente</w:t>
      </w:r>
    </w:p>
    <w:p w14:paraId="4F245A4B" w14:textId="77777777" w:rsidR="004506E3" w:rsidRDefault="004506E3" w:rsidP="00973E8D">
      <w:pPr>
        <w:ind w:left="0"/>
      </w:pPr>
    </w:p>
    <w:p w14:paraId="40A8C710" w14:textId="77777777" w:rsidR="004506E3" w:rsidRPr="002D44E9" w:rsidRDefault="000B139D" w:rsidP="003C79BB">
      <w:pPr>
        <w:ind w:left="0"/>
        <w:jc w:val="center"/>
      </w:pPr>
      <w:r>
        <w:lastRenderedPageBreak/>
        <w:pict w14:anchorId="17A95234">
          <v:shape id="_x0000_i1037" type="#_x0000_t75" style="width:397pt;height:303.65pt">
            <v:imagedata r:id="rId25" o:title=""/>
          </v:shape>
        </w:pict>
      </w:r>
    </w:p>
    <w:p w14:paraId="25E98628" w14:textId="77777777" w:rsidR="004506E3" w:rsidRDefault="004506E3" w:rsidP="00AF5C69">
      <w:pPr>
        <w:ind w:left="0"/>
      </w:pPr>
    </w:p>
    <w:p w14:paraId="0ACC821A" w14:textId="77777777" w:rsidR="004506E3" w:rsidRDefault="004506E3" w:rsidP="00DA6C36">
      <w:pPr>
        <w:ind w:left="0"/>
      </w:pPr>
      <w:r>
        <w:t xml:space="preserve">Dove l’importo richiesto è il totale del contributo omesso e degli interessi. </w:t>
      </w:r>
      <w:r w:rsidRPr="00DD0502">
        <w:t>La sanzione è solo relativa agli interessi</w:t>
      </w:r>
      <w:r>
        <w:rPr>
          <w:b/>
        </w:rPr>
        <w:t>.</w:t>
      </w:r>
    </w:p>
    <w:p w14:paraId="62A7E38E" w14:textId="77777777" w:rsidR="004506E3" w:rsidRDefault="004506E3" w:rsidP="00AF5C69">
      <w:pPr>
        <w:ind w:left="0"/>
      </w:pPr>
    </w:p>
    <w:p w14:paraId="5DD19CB2" w14:textId="77777777" w:rsidR="004506E3" w:rsidRDefault="004506E3" w:rsidP="007853A9">
      <w:pPr>
        <w:pStyle w:val="Titolo3"/>
        <w:tabs>
          <w:tab w:val="num" w:pos="-990"/>
        </w:tabs>
        <w:ind w:left="1134" w:hanging="708"/>
      </w:pPr>
      <w:bookmarkStart w:id="81" w:name="_Toc56065423"/>
      <w:r w:rsidRPr="00F10788">
        <w:t>FTW_</w:t>
      </w:r>
      <w:r w:rsidRPr="00F10788">
        <w:rPr>
          <w:rFonts w:cs="Arial"/>
          <w:szCs w:val="18"/>
        </w:rPr>
        <w:t>SANZ</w:t>
      </w:r>
      <w:r>
        <w:t>_VER_APP: “Approvazione e notifica della sanzione omessa dichiarazione o versamenti”</w:t>
      </w:r>
      <w:bookmarkEnd w:id="81"/>
    </w:p>
    <w:p w14:paraId="4D7537E6" w14:textId="77777777" w:rsidR="004506E3" w:rsidRPr="00F07401" w:rsidRDefault="004506E3" w:rsidP="007853A9">
      <w:pPr>
        <w:ind w:left="0"/>
        <w:rPr>
          <w:b/>
        </w:rPr>
      </w:pPr>
      <w:r>
        <w:t xml:space="preserve">La funzionalità di approvazione e modifica della sanzione è disponibile solo per le procedure in stato </w:t>
      </w:r>
      <w:r>
        <w:rPr>
          <w:b/>
        </w:rPr>
        <w:t>Da approvare</w:t>
      </w:r>
      <w:r>
        <w:t xml:space="preserve"> e segue le stesse modalità descritte nei paragrafi precedenti</w:t>
      </w:r>
    </w:p>
    <w:p w14:paraId="24EE473A" w14:textId="77777777" w:rsidR="004506E3" w:rsidRDefault="004506E3" w:rsidP="007853A9">
      <w:pPr>
        <w:ind w:left="0"/>
      </w:pPr>
      <w:r w:rsidRPr="00F42A58">
        <w:t>Un esempio della form di approvazione è il seguente</w:t>
      </w:r>
    </w:p>
    <w:p w14:paraId="642F3949" w14:textId="77777777" w:rsidR="004506E3" w:rsidRPr="00F42A58" w:rsidRDefault="004506E3" w:rsidP="007853A9">
      <w:pPr>
        <w:ind w:left="0"/>
      </w:pPr>
    </w:p>
    <w:p w14:paraId="02B58EB9" w14:textId="77777777" w:rsidR="004506E3" w:rsidRDefault="000B139D" w:rsidP="003C79BB">
      <w:pPr>
        <w:ind w:left="0"/>
        <w:jc w:val="center"/>
      </w:pPr>
      <w:r>
        <w:lastRenderedPageBreak/>
        <w:pict w14:anchorId="55C352C8">
          <v:shape id="_x0000_i1038" type="#_x0000_t75" style="width:389.65pt;height:241.35pt">
            <v:imagedata r:id="rId26" o:title=""/>
          </v:shape>
        </w:pict>
      </w:r>
    </w:p>
    <w:p w14:paraId="0A310396" w14:textId="77777777" w:rsidR="004506E3" w:rsidRDefault="004506E3" w:rsidP="003C79BB">
      <w:pPr>
        <w:ind w:left="0"/>
        <w:jc w:val="center"/>
      </w:pPr>
    </w:p>
    <w:p w14:paraId="156343B3" w14:textId="77777777" w:rsidR="004506E3" w:rsidRPr="00C71109" w:rsidRDefault="004506E3" w:rsidP="0008731D">
      <w:pPr>
        <w:ind w:left="0"/>
      </w:pPr>
      <w:r w:rsidRPr="00C71109">
        <w:t xml:space="preserve">L’applicazione di una sanzione contributiva comporta una notifica al sistema Gamma Enterprise per la sua contabilizzazione.  Al momento dell’applicazione della sanzione </w:t>
      </w:r>
      <w:proofErr w:type="spellStart"/>
      <w:r w:rsidRPr="00C71109">
        <w:t>puo’</w:t>
      </w:r>
      <w:proofErr w:type="spellEnd"/>
      <w:r w:rsidRPr="00C71109">
        <w:t xml:space="preserve"> essere necessario l’invio di una segnalazione all’autorità competente</w:t>
      </w:r>
    </w:p>
    <w:p w14:paraId="1C28E8F6" w14:textId="77777777" w:rsidR="004506E3" w:rsidRDefault="004506E3" w:rsidP="005C2CA1">
      <w:pPr>
        <w:pStyle w:val="Titolo3"/>
        <w:tabs>
          <w:tab w:val="num" w:pos="-990"/>
        </w:tabs>
        <w:ind w:left="1134" w:hanging="708"/>
      </w:pPr>
      <w:bookmarkStart w:id="82" w:name="_Toc56065424"/>
      <w:r w:rsidRPr="00F10788">
        <w:t>FTW_</w:t>
      </w:r>
      <w:r w:rsidRPr="00F10788">
        <w:rPr>
          <w:rFonts w:cs="Arial"/>
          <w:szCs w:val="18"/>
        </w:rPr>
        <w:t>SANZ</w:t>
      </w:r>
      <w:r>
        <w:t>_VER_RIC: “Ricerca sanzione omessa dichiarazione o versamenti”</w:t>
      </w:r>
      <w:bookmarkEnd w:id="82"/>
    </w:p>
    <w:p w14:paraId="687DDFC6" w14:textId="77777777" w:rsidR="004506E3" w:rsidRDefault="004506E3" w:rsidP="005C2CA1">
      <w:pPr>
        <w:ind w:left="0"/>
      </w:pPr>
      <w:r>
        <w:t>Questa funzionalità permette la ricerca di sanzioni nel caso specifico delle sanzioni da mancata dichiarazione/versamento. Si accede alla funzionalità attraverso la voce “Dichiarazioni/Versamenti” della voce “Sanzioni” del menu principale. La pagina di ricerca estende la form di ricerca generica includendo filtri di ricerca specifici del controllo. La form prevedrà:</w:t>
      </w:r>
    </w:p>
    <w:p w14:paraId="3FFE8C2E" w14:textId="77777777" w:rsidR="004506E3" w:rsidRDefault="004506E3" w:rsidP="005C2CA1">
      <w:pPr>
        <w:ind w:left="0"/>
      </w:pPr>
    </w:p>
    <w:p w14:paraId="23548965" w14:textId="77777777" w:rsidR="004506E3" w:rsidRDefault="004506E3" w:rsidP="00BE7C43">
      <w:pPr>
        <w:numPr>
          <w:ilvl w:val="0"/>
          <w:numId w:val="27"/>
        </w:numPr>
      </w:pPr>
      <w:r>
        <w:t>una sezione filtro per i dati dell’APL</w:t>
      </w:r>
    </w:p>
    <w:p w14:paraId="7D27A282" w14:textId="77777777" w:rsidR="004506E3" w:rsidRDefault="004506E3" w:rsidP="005C2CA1">
      <w:pPr>
        <w:ind w:left="0"/>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58A03689" w14:textId="77777777" w:rsidTr="00A21CD4">
        <w:tc>
          <w:tcPr>
            <w:tcW w:w="2694" w:type="dxa"/>
          </w:tcPr>
          <w:p w14:paraId="7492459E" w14:textId="77777777" w:rsidR="004506E3" w:rsidRPr="00003904" w:rsidRDefault="004506E3" w:rsidP="00A21CD4">
            <w:pPr>
              <w:spacing w:before="0"/>
              <w:ind w:left="0"/>
              <w:rPr>
                <w:b/>
              </w:rPr>
            </w:pPr>
            <w:r w:rsidRPr="00003904">
              <w:rPr>
                <w:b/>
              </w:rPr>
              <w:t>Nome Campo</w:t>
            </w:r>
          </w:p>
        </w:tc>
        <w:tc>
          <w:tcPr>
            <w:tcW w:w="1701" w:type="dxa"/>
          </w:tcPr>
          <w:p w14:paraId="2A85A9EC" w14:textId="77777777" w:rsidR="004506E3" w:rsidRPr="00003904" w:rsidRDefault="004506E3" w:rsidP="00A21CD4">
            <w:pPr>
              <w:spacing w:before="0"/>
              <w:ind w:left="0"/>
              <w:rPr>
                <w:b/>
              </w:rPr>
            </w:pPr>
            <w:r w:rsidRPr="00003904">
              <w:rPr>
                <w:b/>
              </w:rPr>
              <w:t>Tipologia Campo</w:t>
            </w:r>
          </w:p>
        </w:tc>
        <w:tc>
          <w:tcPr>
            <w:tcW w:w="1701" w:type="dxa"/>
          </w:tcPr>
          <w:p w14:paraId="64D48F62" w14:textId="77777777" w:rsidR="004506E3" w:rsidRPr="00003904" w:rsidRDefault="004506E3" w:rsidP="00A21CD4">
            <w:pPr>
              <w:spacing w:before="0"/>
              <w:ind w:left="0"/>
              <w:rPr>
                <w:b/>
              </w:rPr>
            </w:pPr>
            <w:r w:rsidRPr="00003904">
              <w:rPr>
                <w:b/>
              </w:rPr>
              <w:t>Obbligatorio SI/NO</w:t>
            </w:r>
          </w:p>
        </w:tc>
        <w:tc>
          <w:tcPr>
            <w:tcW w:w="3039" w:type="dxa"/>
          </w:tcPr>
          <w:p w14:paraId="498D9BD6" w14:textId="77777777" w:rsidR="004506E3" w:rsidRPr="00003904" w:rsidRDefault="004506E3" w:rsidP="00A21CD4">
            <w:pPr>
              <w:spacing w:before="0"/>
              <w:ind w:left="0"/>
              <w:rPr>
                <w:b/>
              </w:rPr>
            </w:pPr>
            <w:r w:rsidRPr="00003904">
              <w:rPr>
                <w:b/>
              </w:rPr>
              <w:t>Note</w:t>
            </w:r>
          </w:p>
        </w:tc>
      </w:tr>
      <w:tr w:rsidR="004506E3" w14:paraId="756B7FFF" w14:textId="77777777" w:rsidTr="00A21CD4">
        <w:tc>
          <w:tcPr>
            <w:tcW w:w="2694" w:type="dxa"/>
          </w:tcPr>
          <w:p w14:paraId="1558FECA" w14:textId="77777777" w:rsidR="004506E3" w:rsidRDefault="004506E3" w:rsidP="00A21CD4">
            <w:pPr>
              <w:spacing w:before="0"/>
              <w:ind w:left="0"/>
            </w:pPr>
            <w:r>
              <w:t>Ragione sociale</w:t>
            </w:r>
          </w:p>
        </w:tc>
        <w:tc>
          <w:tcPr>
            <w:tcW w:w="1701" w:type="dxa"/>
          </w:tcPr>
          <w:p w14:paraId="123336C5" w14:textId="77777777" w:rsidR="004506E3" w:rsidRDefault="004506E3" w:rsidP="00A21CD4">
            <w:pPr>
              <w:spacing w:before="0"/>
              <w:ind w:left="0"/>
            </w:pPr>
            <w:r>
              <w:t>Testo</w:t>
            </w:r>
          </w:p>
        </w:tc>
        <w:tc>
          <w:tcPr>
            <w:tcW w:w="1701" w:type="dxa"/>
          </w:tcPr>
          <w:p w14:paraId="51C8DD8F" w14:textId="77777777" w:rsidR="004506E3" w:rsidRDefault="004506E3" w:rsidP="00A21CD4">
            <w:pPr>
              <w:spacing w:before="0"/>
              <w:ind w:left="0"/>
              <w:jc w:val="center"/>
            </w:pPr>
            <w:r>
              <w:t>NO</w:t>
            </w:r>
          </w:p>
        </w:tc>
        <w:tc>
          <w:tcPr>
            <w:tcW w:w="3039" w:type="dxa"/>
          </w:tcPr>
          <w:p w14:paraId="21E8A76B" w14:textId="77777777" w:rsidR="004506E3" w:rsidRPr="00D37A7E" w:rsidRDefault="004506E3" w:rsidP="00A21CD4">
            <w:pPr>
              <w:spacing w:before="0"/>
              <w:ind w:left="0"/>
              <w:jc w:val="left"/>
              <w:rPr>
                <w:color w:val="FF0000"/>
              </w:rPr>
            </w:pPr>
          </w:p>
        </w:tc>
      </w:tr>
      <w:tr w:rsidR="004506E3" w14:paraId="57E64AD2" w14:textId="77777777" w:rsidTr="00A21CD4">
        <w:tc>
          <w:tcPr>
            <w:tcW w:w="2694" w:type="dxa"/>
          </w:tcPr>
          <w:p w14:paraId="381A4875" w14:textId="77777777" w:rsidR="004506E3" w:rsidRDefault="004506E3" w:rsidP="00A21CD4">
            <w:pPr>
              <w:spacing w:before="0"/>
              <w:ind w:left="0"/>
            </w:pPr>
            <w:r>
              <w:t>Codice Fiscale</w:t>
            </w:r>
          </w:p>
        </w:tc>
        <w:tc>
          <w:tcPr>
            <w:tcW w:w="1701" w:type="dxa"/>
          </w:tcPr>
          <w:p w14:paraId="635A7CDB" w14:textId="77777777" w:rsidR="004506E3" w:rsidRDefault="004506E3" w:rsidP="00A21CD4">
            <w:pPr>
              <w:spacing w:before="0"/>
              <w:ind w:left="0"/>
            </w:pPr>
            <w:r>
              <w:t>Testo</w:t>
            </w:r>
          </w:p>
        </w:tc>
        <w:tc>
          <w:tcPr>
            <w:tcW w:w="1701" w:type="dxa"/>
          </w:tcPr>
          <w:p w14:paraId="2174BAEC" w14:textId="77777777" w:rsidR="004506E3" w:rsidRDefault="004506E3" w:rsidP="00A21CD4">
            <w:pPr>
              <w:spacing w:before="0"/>
              <w:ind w:left="0"/>
              <w:jc w:val="center"/>
            </w:pPr>
            <w:r>
              <w:t>NO</w:t>
            </w:r>
          </w:p>
        </w:tc>
        <w:tc>
          <w:tcPr>
            <w:tcW w:w="3039" w:type="dxa"/>
          </w:tcPr>
          <w:p w14:paraId="1633AFA7" w14:textId="77777777" w:rsidR="004506E3" w:rsidRDefault="004506E3" w:rsidP="00A21CD4">
            <w:pPr>
              <w:spacing w:before="0"/>
              <w:ind w:left="0"/>
              <w:jc w:val="left"/>
            </w:pPr>
          </w:p>
        </w:tc>
      </w:tr>
      <w:tr w:rsidR="004506E3" w14:paraId="6DFC7228" w14:textId="77777777" w:rsidTr="00A21CD4">
        <w:tc>
          <w:tcPr>
            <w:tcW w:w="2694" w:type="dxa"/>
          </w:tcPr>
          <w:p w14:paraId="38D13A20" w14:textId="77777777" w:rsidR="004506E3" w:rsidRDefault="004506E3" w:rsidP="00A21CD4">
            <w:pPr>
              <w:spacing w:before="0"/>
              <w:ind w:left="0"/>
            </w:pPr>
            <w:r>
              <w:t>Partita IVA</w:t>
            </w:r>
          </w:p>
        </w:tc>
        <w:tc>
          <w:tcPr>
            <w:tcW w:w="1701" w:type="dxa"/>
          </w:tcPr>
          <w:p w14:paraId="4DAF9D50" w14:textId="77777777" w:rsidR="004506E3" w:rsidRDefault="004506E3" w:rsidP="00A21CD4">
            <w:pPr>
              <w:spacing w:before="0"/>
              <w:ind w:left="0"/>
            </w:pPr>
            <w:r>
              <w:t>Testo</w:t>
            </w:r>
          </w:p>
        </w:tc>
        <w:tc>
          <w:tcPr>
            <w:tcW w:w="1701" w:type="dxa"/>
          </w:tcPr>
          <w:p w14:paraId="6532EF09" w14:textId="77777777" w:rsidR="004506E3" w:rsidRDefault="004506E3" w:rsidP="00A21CD4">
            <w:pPr>
              <w:spacing w:before="0"/>
              <w:ind w:left="0"/>
              <w:jc w:val="center"/>
            </w:pPr>
            <w:r>
              <w:t>NO</w:t>
            </w:r>
          </w:p>
        </w:tc>
        <w:tc>
          <w:tcPr>
            <w:tcW w:w="3039" w:type="dxa"/>
          </w:tcPr>
          <w:p w14:paraId="6E091877" w14:textId="77777777" w:rsidR="004506E3" w:rsidRDefault="004506E3" w:rsidP="00A21CD4">
            <w:pPr>
              <w:spacing w:before="0"/>
              <w:ind w:left="0"/>
              <w:jc w:val="left"/>
            </w:pPr>
          </w:p>
        </w:tc>
      </w:tr>
    </w:tbl>
    <w:p w14:paraId="08B45C26" w14:textId="77777777" w:rsidR="004506E3" w:rsidRDefault="004506E3" w:rsidP="005C2CA1"/>
    <w:p w14:paraId="0A3FDBC6" w14:textId="77777777" w:rsidR="004506E3" w:rsidRDefault="004506E3" w:rsidP="005C2CA1">
      <w:pPr>
        <w:numPr>
          <w:ilvl w:val="0"/>
          <w:numId w:val="27"/>
        </w:numPr>
      </w:pPr>
      <w:r>
        <w:t>una sezione filtro per i dati generici della sanzione</w:t>
      </w:r>
    </w:p>
    <w:p w14:paraId="4EDEF6B9" w14:textId="77777777" w:rsidR="004506E3" w:rsidRDefault="004506E3" w:rsidP="005C2CA1"/>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701"/>
        <w:gridCol w:w="1701"/>
        <w:gridCol w:w="3039"/>
      </w:tblGrid>
      <w:tr w:rsidR="004506E3" w:rsidRPr="00003904" w14:paraId="6FDA0DE6" w14:textId="77777777" w:rsidTr="00A21CD4">
        <w:tc>
          <w:tcPr>
            <w:tcW w:w="2694" w:type="dxa"/>
          </w:tcPr>
          <w:p w14:paraId="5AABEF19" w14:textId="77777777" w:rsidR="004506E3" w:rsidRPr="00003904" w:rsidRDefault="004506E3" w:rsidP="00A21CD4">
            <w:pPr>
              <w:spacing w:before="0"/>
              <w:ind w:left="0"/>
              <w:rPr>
                <w:b/>
              </w:rPr>
            </w:pPr>
            <w:r w:rsidRPr="00003904">
              <w:rPr>
                <w:b/>
              </w:rPr>
              <w:t>Nome Campo</w:t>
            </w:r>
          </w:p>
        </w:tc>
        <w:tc>
          <w:tcPr>
            <w:tcW w:w="1701" w:type="dxa"/>
          </w:tcPr>
          <w:p w14:paraId="11006E66" w14:textId="77777777" w:rsidR="004506E3" w:rsidRPr="00003904" w:rsidRDefault="004506E3" w:rsidP="00A21CD4">
            <w:pPr>
              <w:spacing w:before="0"/>
              <w:ind w:left="0"/>
              <w:rPr>
                <w:b/>
              </w:rPr>
            </w:pPr>
            <w:r w:rsidRPr="00003904">
              <w:rPr>
                <w:b/>
              </w:rPr>
              <w:t>Tipologia Campo</w:t>
            </w:r>
          </w:p>
        </w:tc>
        <w:tc>
          <w:tcPr>
            <w:tcW w:w="1701" w:type="dxa"/>
          </w:tcPr>
          <w:p w14:paraId="5897EA23" w14:textId="77777777" w:rsidR="004506E3" w:rsidRPr="00003904" w:rsidRDefault="004506E3" w:rsidP="00A21CD4">
            <w:pPr>
              <w:spacing w:before="0"/>
              <w:ind w:left="0"/>
              <w:rPr>
                <w:b/>
              </w:rPr>
            </w:pPr>
            <w:r w:rsidRPr="00003904">
              <w:rPr>
                <w:b/>
              </w:rPr>
              <w:t>Obbligatorio SI/NO</w:t>
            </w:r>
          </w:p>
        </w:tc>
        <w:tc>
          <w:tcPr>
            <w:tcW w:w="3039" w:type="dxa"/>
          </w:tcPr>
          <w:p w14:paraId="56FE2B90" w14:textId="77777777" w:rsidR="004506E3" w:rsidRPr="00003904" w:rsidRDefault="004506E3" w:rsidP="00A21CD4">
            <w:pPr>
              <w:spacing w:before="0"/>
              <w:ind w:left="0"/>
              <w:rPr>
                <w:b/>
              </w:rPr>
            </w:pPr>
            <w:r w:rsidRPr="00003904">
              <w:rPr>
                <w:b/>
              </w:rPr>
              <w:t>Note</w:t>
            </w:r>
          </w:p>
        </w:tc>
      </w:tr>
      <w:tr w:rsidR="004506E3" w14:paraId="3763632D" w14:textId="77777777" w:rsidTr="00A21CD4">
        <w:tc>
          <w:tcPr>
            <w:tcW w:w="2694" w:type="dxa"/>
          </w:tcPr>
          <w:p w14:paraId="1B54218D" w14:textId="77777777" w:rsidR="004506E3" w:rsidRDefault="004506E3" w:rsidP="00A21CD4">
            <w:pPr>
              <w:spacing w:before="0"/>
              <w:ind w:left="0"/>
            </w:pPr>
            <w:r>
              <w:t>Descrizione</w:t>
            </w:r>
          </w:p>
        </w:tc>
        <w:tc>
          <w:tcPr>
            <w:tcW w:w="1701" w:type="dxa"/>
          </w:tcPr>
          <w:p w14:paraId="0597CE68" w14:textId="77777777" w:rsidR="004506E3" w:rsidRDefault="004506E3" w:rsidP="00A21CD4">
            <w:pPr>
              <w:spacing w:before="0"/>
              <w:ind w:left="0"/>
            </w:pPr>
            <w:r>
              <w:t>Testo</w:t>
            </w:r>
          </w:p>
        </w:tc>
        <w:tc>
          <w:tcPr>
            <w:tcW w:w="1701" w:type="dxa"/>
          </w:tcPr>
          <w:p w14:paraId="2BD61764" w14:textId="77777777" w:rsidR="004506E3" w:rsidRDefault="004506E3" w:rsidP="00A21CD4">
            <w:pPr>
              <w:spacing w:before="0"/>
              <w:ind w:left="0"/>
              <w:jc w:val="center"/>
            </w:pPr>
            <w:r>
              <w:t>NO</w:t>
            </w:r>
          </w:p>
        </w:tc>
        <w:tc>
          <w:tcPr>
            <w:tcW w:w="3039" w:type="dxa"/>
          </w:tcPr>
          <w:p w14:paraId="4F4C263A" w14:textId="77777777" w:rsidR="004506E3" w:rsidRDefault="004506E3" w:rsidP="00A21CD4">
            <w:pPr>
              <w:spacing w:before="0"/>
              <w:ind w:left="0"/>
              <w:jc w:val="left"/>
            </w:pPr>
          </w:p>
        </w:tc>
      </w:tr>
      <w:tr w:rsidR="004506E3" w14:paraId="4C4502AD" w14:textId="77777777" w:rsidTr="00A21CD4">
        <w:tc>
          <w:tcPr>
            <w:tcW w:w="2694" w:type="dxa"/>
          </w:tcPr>
          <w:p w14:paraId="7AE08298" w14:textId="77777777" w:rsidR="004506E3" w:rsidRDefault="004506E3" w:rsidP="00A21CD4">
            <w:pPr>
              <w:spacing w:before="0"/>
              <w:ind w:left="0"/>
            </w:pPr>
            <w:r>
              <w:t>Data sanzione da</w:t>
            </w:r>
          </w:p>
        </w:tc>
        <w:tc>
          <w:tcPr>
            <w:tcW w:w="1701" w:type="dxa"/>
          </w:tcPr>
          <w:p w14:paraId="11FF0BD7" w14:textId="77777777" w:rsidR="004506E3" w:rsidRDefault="004506E3" w:rsidP="00A21CD4">
            <w:pPr>
              <w:spacing w:before="0"/>
              <w:ind w:left="0"/>
            </w:pPr>
            <w:r>
              <w:t>Data</w:t>
            </w:r>
          </w:p>
        </w:tc>
        <w:tc>
          <w:tcPr>
            <w:tcW w:w="1701" w:type="dxa"/>
          </w:tcPr>
          <w:p w14:paraId="0075EC15" w14:textId="77777777" w:rsidR="004506E3" w:rsidRDefault="004506E3" w:rsidP="00A21CD4">
            <w:pPr>
              <w:spacing w:before="0"/>
              <w:ind w:left="0"/>
              <w:jc w:val="center"/>
            </w:pPr>
            <w:r>
              <w:t>NO</w:t>
            </w:r>
          </w:p>
        </w:tc>
        <w:tc>
          <w:tcPr>
            <w:tcW w:w="3039" w:type="dxa"/>
          </w:tcPr>
          <w:p w14:paraId="46EEA537" w14:textId="77777777" w:rsidR="004506E3" w:rsidRDefault="004506E3" w:rsidP="00A21CD4">
            <w:pPr>
              <w:spacing w:before="0"/>
              <w:ind w:left="0"/>
              <w:jc w:val="left"/>
            </w:pPr>
            <w:r>
              <w:t xml:space="preserve">Estremo temporale inferiore </w:t>
            </w:r>
          </w:p>
        </w:tc>
      </w:tr>
      <w:tr w:rsidR="004506E3" w14:paraId="41DAA08C" w14:textId="77777777" w:rsidTr="00A21CD4">
        <w:tc>
          <w:tcPr>
            <w:tcW w:w="2694" w:type="dxa"/>
          </w:tcPr>
          <w:p w14:paraId="0E848808" w14:textId="77777777" w:rsidR="004506E3" w:rsidRDefault="004506E3" w:rsidP="00A21CD4">
            <w:pPr>
              <w:spacing w:before="0"/>
              <w:ind w:left="0"/>
            </w:pPr>
            <w:r>
              <w:t>Data sanzione a</w:t>
            </w:r>
          </w:p>
        </w:tc>
        <w:tc>
          <w:tcPr>
            <w:tcW w:w="1701" w:type="dxa"/>
          </w:tcPr>
          <w:p w14:paraId="0D6364F0" w14:textId="77777777" w:rsidR="004506E3" w:rsidRDefault="004506E3" w:rsidP="00A21CD4">
            <w:pPr>
              <w:spacing w:before="0"/>
              <w:ind w:left="0"/>
            </w:pPr>
            <w:r>
              <w:t>Data</w:t>
            </w:r>
          </w:p>
        </w:tc>
        <w:tc>
          <w:tcPr>
            <w:tcW w:w="1701" w:type="dxa"/>
          </w:tcPr>
          <w:p w14:paraId="39241059" w14:textId="77777777" w:rsidR="004506E3" w:rsidRDefault="004506E3" w:rsidP="00A21CD4">
            <w:pPr>
              <w:spacing w:before="0"/>
              <w:ind w:left="0"/>
              <w:jc w:val="center"/>
            </w:pPr>
            <w:r>
              <w:t>NO</w:t>
            </w:r>
          </w:p>
        </w:tc>
        <w:tc>
          <w:tcPr>
            <w:tcW w:w="3039" w:type="dxa"/>
          </w:tcPr>
          <w:p w14:paraId="3793F2E9" w14:textId="77777777" w:rsidR="004506E3" w:rsidRDefault="004506E3" w:rsidP="00A21CD4">
            <w:pPr>
              <w:spacing w:before="0"/>
              <w:ind w:left="0"/>
              <w:jc w:val="left"/>
            </w:pPr>
            <w:r>
              <w:t>Estremo temporale superiore</w:t>
            </w:r>
          </w:p>
        </w:tc>
      </w:tr>
      <w:tr w:rsidR="004506E3" w14:paraId="55373AF7" w14:textId="77777777" w:rsidTr="00A21CD4">
        <w:trPr>
          <w:trHeight w:val="200"/>
        </w:trPr>
        <w:tc>
          <w:tcPr>
            <w:tcW w:w="2694" w:type="dxa"/>
          </w:tcPr>
          <w:p w14:paraId="7B4DF4C5" w14:textId="77777777" w:rsidR="004506E3" w:rsidRDefault="004506E3" w:rsidP="00362957">
            <w:pPr>
              <w:spacing w:before="0"/>
              <w:ind w:left="0"/>
            </w:pPr>
            <w:r>
              <w:t>Anno di riferimento dal</w:t>
            </w:r>
          </w:p>
        </w:tc>
        <w:tc>
          <w:tcPr>
            <w:tcW w:w="1701" w:type="dxa"/>
          </w:tcPr>
          <w:p w14:paraId="78B42891" w14:textId="77777777" w:rsidR="004506E3" w:rsidRDefault="004506E3" w:rsidP="00362957">
            <w:pPr>
              <w:spacing w:before="0"/>
              <w:ind w:left="0"/>
            </w:pPr>
            <w:r>
              <w:t>Numeric</w:t>
            </w:r>
            <w:r w:rsidR="00CA037C">
              <w:t>o</w:t>
            </w:r>
          </w:p>
        </w:tc>
        <w:tc>
          <w:tcPr>
            <w:tcW w:w="1701" w:type="dxa"/>
          </w:tcPr>
          <w:p w14:paraId="32853E62" w14:textId="77777777" w:rsidR="004506E3" w:rsidRDefault="004506E3" w:rsidP="00362957">
            <w:pPr>
              <w:spacing w:before="0"/>
              <w:ind w:left="0"/>
              <w:jc w:val="center"/>
            </w:pPr>
            <w:r>
              <w:t>NO</w:t>
            </w:r>
          </w:p>
        </w:tc>
        <w:tc>
          <w:tcPr>
            <w:tcW w:w="3039" w:type="dxa"/>
          </w:tcPr>
          <w:p w14:paraId="3CB70B3F" w14:textId="77777777" w:rsidR="004506E3" w:rsidRDefault="004506E3" w:rsidP="00362957">
            <w:pPr>
              <w:spacing w:before="0"/>
              <w:ind w:left="0"/>
              <w:jc w:val="left"/>
            </w:pPr>
            <w:r>
              <w:t>Estremo inferiore</w:t>
            </w:r>
          </w:p>
        </w:tc>
      </w:tr>
      <w:tr w:rsidR="004506E3" w14:paraId="7B6A51A1" w14:textId="77777777" w:rsidTr="00A21CD4">
        <w:trPr>
          <w:trHeight w:val="200"/>
        </w:trPr>
        <w:tc>
          <w:tcPr>
            <w:tcW w:w="2694" w:type="dxa"/>
          </w:tcPr>
          <w:p w14:paraId="42DDEFB8" w14:textId="77777777" w:rsidR="004506E3" w:rsidRDefault="004506E3" w:rsidP="00362957">
            <w:pPr>
              <w:spacing w:before="0"/>
              <w:ind w:left="0"/>
            </w:pPr>
            <w:r>
              <w:t>Anno di riferimento al</w:t>
            </w:r>
          </w:p>
        </w:tc>
        <w:tc>
          <w:tcPr>
            <w:tcW w:w="1701" w:type="dxa"/>
          </w:tcPr>
          <w:p w14:paraId="57424573" w14:textId="77777777" w:rsidR="004506E3" w:rsidRDefault="004506E3" w:rsidP="00362957">
            <w:pPr>
              <w:spacing w:before="0"/>
              <w:ind w:left="0"/>
            </w:pPr>
            <w:r>
              <w:t>Numeric</w:t>
            </w:r>
            <w:r w:rsidR="00CA037C">
              <w:t>o</w:t>
            </w:r>
          </w:p>
        </w:tc>
        <w:tc>
          <w:tcPr>
            <w:tcW w:w="1701" w:type="dxa"/>
          </w:tcPr>
          <w:p w14:paraId="246F444A" w14:textId="77777777" w:rsidR="004506E3" w:rsidRDefault="004506E3" w:rsidP="00362957">
            <w:pPr>
              <w:spacing w:before="0"/>
              <w:ind w:left="0"/>
              <w:jc w:val="center"/>
            </w:pPr>
            <w:r>
              <w:t>NO</w:t>
            </w:r>
          </w:p>
        </w:tc>
        <w:tc>
          <w:tcPr>
            <w:tcW w:w="3039" w:type="dxa"/>
          </w:tcPr>
          <w:p w14:paraId="5B9B99DB" w14:textId="77777777" w:rsidR="004506E3" w:rsidRDefault="004506E3" w:rsidP="00362957">
            <w:pPr>
              <w:spacing w:before="0"/>
              <w:ind w:left="0"/>
              <w:jc w:val="left"/>
            </w:pPr>
            <w:r>
              <w:t>Estremo superiore</w:t>
            </w:r>
          </w:p>
        </w:tc>
      </w:tr>
      <w:tr w:rsidR="004506E3" w14:paraId="5D3897EA" w14:textId="77777777" w:rsidTr="00A21CD4">
        <w:trPr>
          <w:trHeight w:val="200"/>
        </w:trPr>
        <w:tc>
          <w:tcPr>
            <w:tcW w:w="2694" w:type="dxa"/>
          </w:tcPr>
          <w:p w14:paraId="38CA7CFB" w14:textId="77777777" w:rsidR="004506E3" w:rsidRDefault="004506E3" w:rsidP="00A21CD4">
            <w:pPr>
              <w:spacing w:before="0"/>
              <w:ind w:left="0"/>
            </w:pPr>
            <w:r>
              <w:t>Periodicità</w:t>
            </w:r>
          </w:p>
        </w:tc>
        <w:tc>
          <w:tcPr>
            <w:tcW w:w="1701" w:type="dxa"/>
          </w:tcPr>
          <w:p w14:paraId="4B298DD0" w14:textId="77777777" w:rsidR="004506E3" w:rsidRDefault="004506E3" w:rsidP="00362957">
            <w:pPr>
              <w:spacing w:before="0"/>
              <w:ind w:left="0"/>
            </w:pPr>
            <w:r>
              <w:t>Lista</w:t>
            </w:r>
          </w:p>
        </w:tc>
        <w:tc>
          <w:tcPr>
            <w:tcW w:w="1701" w:type="dxa"/>
          </w:tcPr>
          <w:p w14:paraId="14323C3B" w14:textId="77777777" w:rsidR="004506E3" w:rsidRDefault="004506E3" w:rsidP="00362957">
            <w:pPr>
              <w:spacing w:before="0"/>
              <w:ind w:left="0"/>
              <w:jc w:val="center"/>
            </w:pPr>
            <w:r>
              <w:t>NO</w:t>
            </w:r>
          </w:p>
        </w:tc>
        <w:tc>
          <w:tcPr>
            <w:tcW w:w="3039" w:type="dxa"/>
          </w:tcPr>
          <w:p w14:paraId="663D6AD7" w14:textId="77777777" w:rsidR="004506E3" w:rsidRDefault="004506E3" w:rsidP="00362957">
            <w:pPr>
              <w:spacing w:before="0"/>
              <w:ind w:left="0"/>
              <w:jc w:val="left"/>
            </w:pPr>
            <w:r>
              <w:t>Selezione multipla</w:t>
            </w:r>
          </w:p>
        </w:tc>
      </w:tr>
      <w:tr w:rsidR="004506E3" w14:paraId="350A7E16" w14:textId="77777777" w:rsidTr="00A21CD4">
        <w:trPr>
          <w:trHeight w:val="200"/>
        </w:trPr>
        <w:tc>
          <w:tcPr>
            <w:tcW w:w="2694" w:type="dxa"/>
          </w:tcPr>
          <w:p w14:paraId="5F28D5BB" w14:textId="77777777" w:rsidR="004506E3" w:rsidRDefault="004506E3" w:rsidP="00362957">
            <w:pPr>
              <w:spacing w:before="0"/>
              <w:ind w:left="0"/>
            </w:pPr>
            <w:r>
              <w:lastRenderedPageBreak/>
              <w:t>Stato della sanzione</w:t>
            </w:r>
          </w:p>
        </w:tc>
        <w:tc>
          <w:tcPr>
            <w:tcW w:w="1701" w:type="dxa"/>
          </w:tcPr>
          <w:p w14:paraId="3C9C4C16" w14:textId="77777777" w:rsidR="004506E3" w:rsidRDefault="004506E3" w:rsidP="00362957">
            <w:pPr>
              <w:spacing w:before="0"/>
              <w:ind w:left="0"/>
            </w:pPr>
            <w:r>
              <w:t>Lista</w:t>
            </w:r>
          </w:p>
        </w:tc>
        <w:tc>
          <w:tcPr>
            <w:tcW w:w="1701" w:type="dxa"/>
          </w:tcPr>
          <w:p w14:paraId="531FCA13" w14:textId="77777777" w:rsidR="004506E3" w:rsidRDefault="004506E3" w:rsidP="00362957">
            <w:pPr>
              <w:spacing w:before="0"/>
              <w:ind w:left="0"/>
              <w:jc w:val="center"/>
            </w:pPr>
            <w:r>
              <w:t>NO</w:t>
            </w:r>
          </w:p>
        </w:tc>
        <w:tc>
          <w:tcPr>
            <w:tcW w:w="3039" w:type="dxa"/>
          </w:tcPr>
          <w:p w14:paraId="05980BD4" w14:textId="77777777" w:rsidR="004506E3" w:rsidRDefault="004506E3" w:rsidP="00362957">
            <w:pPr>
              <w:spacing w:before="0"/>
              <w:ind w:left="0"/>
              <w:jc w:val="left"/>
            </w:pPr>
            <w:r>
              <w:t>Selezione multipla</w:t>
            </w:r>
          </w:p>
        </w:tc>
      </w:tr>
    </w:tbl>
    <w:p w14:paraId="6E93E310" w14:textId="77777777" w:rsidR="004506E3" w:rsidRDefault="004506E3" w:rsidP="005C2CA1">
      <w:pPr>
        <w:ind w:left="0"/>
      </w:pPr>
    </w:p>
    <w:p w14:paraId="3A7ACB2F" w14:textId="77777777" w:rsidR="004506E3" w:rsidRDefault="004506E3" w:rsidP="005C2CA1">
      <w:pPr>
        <w:ind w:left="0"/>
      </w:pPr>
      <w:r>
        <w:t>I risultati della ricerca saranno visualizzati in una lista riepilogativa avente le seguenti colonne:</w:t>
      </w:r>
    </w:p>
    <w:p w14:paraId="13D192FC" w14:textId="77777777" w:rsidR="004506E3" w:rsidRDefault="004506E3" w:rsidP="005C2CA1">
      <w:pPr>
        <w:ind w:left="0"/>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2"/>
        <w:gridCol w:w="6662"/>
      </w:tblGrid>
      <w:tr w:rsidR="004506E3" w:rsidRPr="00003904" w14:paraId="29D37159" w14:textId="77777777" w:rsidTr="00A21CD4">
        <w:tc>
          <w:tcPr>
            <w:tcW w:w="2552" w:type="dxa"/>
          </w:tcPr>
          <w:p w14:paraId="6A0076E8" w14:textId="77777777" w:rsidR="004506E3" w:rsidRPr="00003904" w:rsidRDefault="004506E3" w:rsidP="00A21CD4">
            <w:pPr>
              <w:spacing w:before="0"/>
              <w:ind w:left="0"/>
              <w:rPr>
                <w:b/>
              </w:rPr>
            </w:pPr>
            <w:r w:rsidRPr="00003904">
              <w:rPr>
                <w:b/>
              </w:rPr>
              <w:t>Nome Campo</w:t>
            </w:r>
          </w:p>
        </w:tc>
        <w:tc>
          <w:tcPr>
            <w:tcW w:w="6662" w:type="dxa"/>
          </w:tcPr>
          <w:p w14:paraId="2EDE8650" w14:textId="77777777" w:rsidR="004506E3" w:rsidRPr="00003904" w:rsidRDefault="004506E3" w:rsidP="00A21CD4">
            <w:pPr>
              <w:spacing w:before="0"/>
              <w:ind w:left="0"/>
              <w:rPr>
                <w:b/>
              </w:rPr>
            </w:pPr>
            <w:r>
              <w:rPr>
                <w:b/>
              </w:rPr>
              <w:t>Descrizione</w:t>
            </w:r>
          </w:p>
        </w:tc>
      </w:tr>
      <w:tr w:rsidR="004506E3" w14:paraId="68BA8730" w14:textId="77777777" w:rsidTr="00A21CD4">
        <w:tc>
          <w:tcPr>
            <w:tcW w:w="2552" w:type="dxa"/>
          </w:tcPr>
          <w:p w14:paraId="2FB02558" w14:textId="77777777" w:rsidR="004506E3" w:rsidRDefault="004506E3" w:rsidP="00A21CD4">
            <w:pPr>
              <w:spacing w:before="0"/>
              <w:ind w:left="0"/>
            </w:pPr>
            <w:r>
              <w:t>Periodicità</w:t>
            </w:r>
          </w:p>
        </w:tc>
        <w:tc>
          <w:tcPr>
            <w:tcW w:w="6662" w:type="dxa"/>
          </w:tcPr>
          <w:p w14:paraId="13957BC9" w14:textId="77777777" w:rsidR="004506E3" w:rsidRDefault="004506E3" w:rsidP="00A21CD4">
            <w:pPr>
              <w:spacing w:before="0"/>
              <w:ind w:left="0"/>
            </w:pPr>
            <w:r>
              <w:t>Annuale / Mensile</w:t>
            </w:r>
          </w:p>
        </w:tc>
      </w:tr>
      <w:tr w:rsidR="004506E3" w14:paraId="4151CA7E" w14:textId="77777777" w:rsidTr="00A21CD4">
        <w:tc>
          <w:tcPr>
            <w:tcW w:w="2552" w:type="dxa"/>
          </w:tcPr>
          <w:p w14:paraId="56E12CFB" w14:textId="77777777" w:rsidR="004506E3" w:rsidRDefault="004506E3" w:rsidP="00A21CD4">
            <w:pPr>
              <w:spacing w:before="0"/>
              <w:ind w:left="0"/>
            </w:pPr>
            <w:r>
              <w:t>Descrizione Sanzione</w:t>
            </w:r>
          </w:p>
        </w:tc>
        <w:tc>
          <w:tcPr>
            <w:tcW w:w="6662" w:type="dxa"/>
          </w:tcPr>
          <w:p w14:paraId="17876C48" w14:textId="77777777" w:rsidR="004506E3" w:rsidRDefault="004506E3" w:rsidP="00A21CD4">
            <w:pPr>
              <w:spacing w:before="0"/>
              <w:ind w:left="0"/>
            </w:pPr>
          </w:p>
        </w:tc>
      </w:tr>
      <w:tr w:rsidR="004506E3" w14:paraId="7464E989" w14:textId="77777777" w:rsidTr="00A21CD4">
        <w:tc>
          <w:tcPr>
            <w:tcW w:w="2552" w:type="dxa"/>
          </w:tcPr>
          <w:p w14:paraId="79D2106C" w14:textId="77777777" w:rsidR="004506E3" w:rsidRDefault="004506E3" w:rsidP="00A21CD4">
            <w:pPr>
              <w:spacing w:before="0"/>
              <w:ind w:left="0"/>
            </w:pPr>
            <w:r>
              <w:t>Anno di riferimento</w:t>
            </w:r>
          </w:p>
        </w:tc>
        <w:tc>
          <w:tcPr>
            <w:tcW w:w="6662" w:type="dxa"/>
          </w:tcPr>
          <w:p w14:paraId="0ACCF879" w14:textId="77777777" w:rsidR="004506E3" w:rsidRDefault="004506E3" w:rsidP="00A21CD4">
            <w:pPr>
              <w:spacing w:before="0"/>
              <w:ind w:left="0"/>
            </w:pPr>
          </w:p>
        </w:tc>
      </w:tr>
      <w:tr w:rsidR="004506E3" w14:paraId="30A70BF8" w14:textId="77777777" w:rsidTr="00A21CD4">
        <w:tc>
          <w:tcPr>
            <w:tcW w:w="2552" w:type="dxa"/>
          </w:tcPr>
          <w:p w14:paraId="5E6013B8" w14:textId="77777777" w:rsidR="004506E3" w:rsidRDefault="004506E3" w:rsidP="00A21CD4">
            <w:pPr>
              <w:spacing w:before="0"/>
              <w:ind w:left="0"/>
            </w:pPr>
            <w:r>
              <w:t>Mese</w:t>
            </w:r>
          </w:p>
        </w:tc>
        <w:tc>
          <w:tcPr>
            <w:tcW w:w="6662" w:type="dxa"/>
          </w:tcPr>
          <w:p w14:paraId="26E169DD" w14:textId="77777777" w:rsidR="004506E3" w:rsidRDefault="004506E3" w:rsidP="00A21CD4">
            <w:pPr>
              <w:spacing w:before="0"/>
              <w:ind w:left="0"/>
            </w:pPr>
            <w:r>
              <w:t>Solo per periodicità mensili</w:t>
            </w:r>
          </w:p>
        </w:tc>
      </w:tr>
      <w:tr w:rsidR="004506E3" w14:paraId="664E0ECA" w14:textId="77777777" w:rsidTr="00A21CD4">
        <w:tc>
          <w:tcPr>
            <w:tcW w:w="2552" w:type="dxa"/>
          </w:tcPr>
          <w:p w14:paraId="1382E3EA" w14:textId="77777777" w:rsidR="004506E3" w:rsidRDefault="004506E3" w:rsidP="00A21CD4">
            <w:pPr>
              <w:spacing w:before="0"/>
              <w:ind w:left="0"/>
            </w:pPr>
            <w:r>
              <w:t>Importo del contributo omesso</w:t>
            </w:r>
          </w:p>
        </w:tc>
        <w:tc>
          <w:tcPr>
            <w:tcW w:w="6662" w:type="dxa"/>
          </w:tcPr>
          <w:p w14:paraId="1F6E520A" w14:textId="77777777" w:rsidR="004506E3" w:rsidRDefault="004506E3" w:rsidP="00A21CD4">
            <w:pPr>
              <w:spacing w:before="0"/>
              <w:ind w:left="0"/>
            </w:pPr>
          </w:p>
        </w:tc>
      </w:tr>
      <w:tr w:rsidR="004506E3" w14:paraId="3BDEFD00" w14:textId="77777777" w:rsidTr="00A21CD4">
        <w:tc>
          <w:tcPr>
            <w:tcW w:w="2552" w:type="dxa"/>
          </w:tcPr>
          <w:p w14:paraId="5B9A4E52" w14:textId="77777777" w:rsidR="004506E3" w:rsidRDefault="004506E3" w:rsidP="00A21CD4">
            <w:pPr>
              <w:spacing w:before="0"/>
              <w:ind w:left="0"/>
            </w:pPr>
            <w:r>
              <w:t>Importo della sanzione (interessi)</w:t>
            </w:r>
          </w:p>
        </w:tc>
        <w:tc>
          <w:tcPr>
            <w:tcW w:w="6662" w:type="dxa"/>
          </w:tcPr>
          <w:p w14:paraId="49BB920E" w14:textId="77777777" w:rsidR="004506E3" w:rsidRDefault="004506E3" w:rsidP="00A21CD4">
            <w:pPr>
              <w:spacing w:before="0"/>
              <w:ind w:left="0"/>
            </w:pPr>
          </w:p>
        </w:tc>
      </w:tr>
      <w:tr w:rsidR="004506E3" w14:paraId="4DC4A495" w14:textId="77777777" w:rsidTr="00A21CD4">
        <w:tc>
          <w:tcPr>
            <w:tcW w:w="2552" w:type="dxa"/>
          </w:tcPr>
          <w:p w14:paraId="749CC1A3" w14:textId="77777777" w:rsidR="004506E3" w:rsidRDefault="004506E3" w:rsidP="00A21CD4">
            <w:pPr>
              <w:spacing w:before="0"/>
              <w:ind w:left="0"/>
            </w:pPr>
            <w:r>
              <w:t>Stato della sanzione</w:t>
            </w:r>
          </w:p>
        </w:tc>
        <w:tc>
          <w:tcPr>
            <w:tcW w:w="6662" w:type="dxa"/>
          </w:tcPr>
          <w:p w14:paraId="3CBD85D9" w14:textId="77777777" w:rsidR="004506E3" w:rsidRDefault="004506E3" w:rsidP="00A21CD4">
            <w:pPr>
              <w:spacing w:before="0"/>
              <w:ind w:left="0"/>
            </w:pPr>
          </w:p>
        </w:tc>
      </w:tr>
      <w:tr w:rsidR="004506E3" w14:paraId="76E8ABF2" w14:textId="77777777" w:rsidTr="00A21CD4">
        <w:tc>
          <w:tcPr>
            <w:tcW w:w="2552" w:type="dxa"/>
          </w:tcPr>
          <w:p w14:paraId="0BEABE4D" w14:textId="77777777" w:rsidR="004506E3" w:rsidRDefault="004506E3" w:rsidP="00A21CD4">
            <w:pPr>
              <w:spacing w:before="0"/>
              <w:ind w:left="0"/>
            </w:pPr>
            <w:r>
              <w:t>Data sanzione</w:t>
            </w:r>
          </w:p>
        </w:tc>
        <w:tc>
          <w:tcPr>
            <w:tcW w:w="6662" w:type="dxa"/>
          </w:tcPr>
          <w:p w14:paraId="47933F1A" w14:textId="77777777" w:rsidR="004506E3" w:rsidRDefault="004506E3" w:rsidP="00A21CD4">
            <w:pPr>
              <w:spacing w:before="0"/>
              <w:ind w:left="0"/>
            </w:pPr>
          </w:p>
        </w:tc>
      </w:tr>
    </w:tbl>
    <w:p w14:paraId="57196B82" w14:textId="77777777" w:rsidR="004506E3" w:rsidRDefault="004506E3" w:rsidP="005C2CA1">
      <w:pPr>
        <w:ind w:left="0"/>
      </w:pPr>
    </w:p>
    <w:p w14:paraId="053E392A" w14:textId="77777777" w:rsidR="004506E3" w:rsidRPr="006E24BE" w:rsidRDefault="004506E3" w:rsidP="005C2CA1">
      <w:pPr>
        <w:ind w:left="0"/>
      </w:pPr>
      <w:r>
        <w:t xml:space="preserve">Ogni riga conterrà un link </w:t>
      </w:r>
      <w:r>
        <w:rPr>
          <w:b/>
        </w:rPr>
        <w:t xml:space="preserve">Dettagli </w:t>
      </w:r>
      <w:r>
        <w:t xml:space="preserve">per la visualizzazione del dettaglio della sanzione e, se la sanzione non è in stato </w:t>
      </w:r>
      <w:r>
        <w:rPr>
          <w:b/>
        </w:rPr>
        <w:t>Chiusa</w:t>
      </w:r>
      <w:r>
        <w:t xml:space="preserve">, un link </w:t>
      </w:r>
      <w:r>
        <w:rPr>
          <w:b/>
        </w:rPr>
        <w:t>Modifica</w:t>
      </w:r>
      <w:r>
        <w:t xml:space="preserve"> per la modifica o l’approvazione della sanzione</w:t>
      </w:r>
    </w:p>
    <w:p w14:paraId="3F23B90E" w14:textId="77777777" w:rsidR="004506E3" w:rsidRDefault="004506E3" w:rsidP="005C2CA1">
      <w:pPr>
        <w:ind w:left="0"/>
      </w:pPr>
      <w:r>
        <w:t>La form sarà completata dai pulsanti</w:t>
      </w:r>
    </w:p>
    <w:p w14:paraId="587F1BC9" w14:textId="77777777" w:rsidR="004506E3" w:rsidRDefault="004506E3" w:rsidP="005C2CA1">
      <w:pPr>
        <w:numPr>
          <w:ilvl w:val="0"/>
          <w:numId w:val="11"/>
        </w:numPr>
      </w:pPr>
      <w:r>
        <w:rPr>
          <w:b/>
        </w:rPr>
        <w:t>Pulisci:</w:t>
      </w:r>
      <w:r>
        <w:t xml:space="preserve"> che</w:t>
      </w:r>
      <w:r w:rsidRPr="00EE3447">
        <w:t xml:space="preserve"> </w:t>
      </w:r>
      <w:r>
        <w:t>permette di ripulire</w:t>
      </w:r>
      <w:r w:rsidRPr="00EE3447">
        <w:t xml:space="preserve"> tutti i campi eventualmente valorizzati dall’utente.</w:t>
      </w:r>
    </w:p>
    <w:p w14:paraId="1F59D5B9" w14:textId="77777777" w:rsidR="004506E3" w:rsidRDefault="004506E3" w:rsidP="005C2CA1">
      <w:pPr>
        <w:numPr>
          <w:ilvl w:val="0"/>
          <w:numId w:val="11"/>
        </w:numPr>
      </w:pPr>
      <w:r>
        <w:rPr>
          <w:b/>
        </w:rPr>
        <w:t>Cerca:</w:t>
      </w:r>
      <w:r>
        <w:t xml:space="preserve"> che invoca il servizio di ricerca</w:t>
      </w:r>
    </w:p>
    <w:p w14:paraId="5468DCAB" w14:textId="77777777" w:rsidR="004506E3" w:rsidRDefault="004506E3" w:rsidP="005C2CA1">
      <w:pPr>
        <w:numPr>
          <w:ilvl w:val="0"/>
          <w:numId w:val="11"/>
        </w:numPr>
      </w:pPr>
      <w:r w:rsidRPr="00C761DF">
        <w:rPr>
          <w:b/>
        </w:rPr>
        <w:t>Esporta</w:t>
      </w:r>
      <w:r>
        <w:rPr>
          <w:b/>
        </w:rPr>
        <w:t>:</w:t>
      </w:r>
      <w:r>
        <w:t xml:space="preserve"> che permette di esportare i risultati della ricerca in PDF</w:t>
      </w:r>
    </w:p>
    <w:p w14:paraId="55E66A61" w14:textId="77777777" w:rsidR="004506E3" w:rsidRDefault="004506E3" w:rsidP="005C2CA1">
      <w:pPr>
        <w:numPr>
          <w:ilvl w:val="0"/>
          <w:numId w:val="11"/>
        </w:numPr>
      </w:pPr>
      <w:r w:rsidRPr="000B1230">
        <w:rPr>
          <w:b/>
        </w:rPr>
        <w:t>Nuova</w:t>
      </w:r>
      <w:r>
        <w:t xml:space="preserve"> </w:t>
      </w:r>
      <w:r>
        <w:rPr>
          <w:b/>
        </w:rPr>
        <w:t>Ricerca:</w:t>
      </w:r>
      <w:r>
        <w:t xml:space="preserve"> che rimanda alla form di ricerca nel caso in cui sia visualizzata la lista dei risultati</w:t>
      </w:r>
    </w:p>
    <w:p w14:paraId="038BF86A" w14:textId="77777777" w:rsidR="004506E3" w:rsidRDefault="004506E3" w:rsidP="005C2CA1">
      <w:pPr>
        <w:ind w:left="0"/>
      </w:pPr>
      <w:r>
        <w:t>Un esempio della form di ricerca è il seguente:</w:t>
      </w:r>
    </w:p>
    <w:p w14:paraId="2BC5A093" w14:textId="77777777" w:rsidR="004506E3" w:rsidRDefault="004506E3" w:rsidP="005C2CA1">
      <w:pPr>
        <w:ind w:left="0"/>
      </w:pPr>
    </w:p>
    <w:p w14:paraId="57ADE55E" w14:textId="77777777" w:rsidR="004506E3" w:rsidRDefault="000B139D" w:rsidP="003527F0">
      <w:pPr>
        <w:ind w:left="360"/>
        <w:jc w:val="center"/>
      </w:pPr>
      <w:r>
        <w:rPr>
          <w:noProof/>
        </w:rPr>
        <w:pict w14:anchorId="414BB4D9">
          <v:shape id="Immagine 18" o:spid="_x0000_i1039" type="#_x0000_t75" style="width:411.65pt;height:185.35pt;visibility:visible">
            <v:imagedata r:id="rId27" o:title=""/>
          </v:shape>
        </w:pict>
      </w:r>
    </w:p>
    <w:p w14:paraId="4545294E" w14:textId="77777777" w:rsidR="004506E3" w:rsidRDefault="004506E3" w:rsidP="004B4656">
      <w:pPr>
        <w:ind w:left="0"/>
      </w:pPr>
    </w:p>
    <w:p w14:paraId="094E6D3B" w14:textId="77777777" w:rsidR="004506E3" w:rsidRDefault="004506E3" w:rsidP="009A78A3">
      <w:pPr>
        <w:pStyle w:val="Titolo3"/>
        <w:tabs>
          <w:tab w:val="num" w:pos="-990"/>
        </w:tabs>
        <w:ind w:left="1134" w:hanging="708"/>
      </w:pPr>
      <w:bookmarkStart w:id="83" w:name="_Toc56065425"/>
      <w:r w:rsidRPr="00F10788">
        <w:t>FTW_</w:t>
      </w:r>
      <w:r w:rsidRPr="00F10788">
        <w:rPr>
          <w:rFonts w:cs="Arial"/>
          <w:szCs w:val="18"/>
        </w:rPr>
        <w:t>SANZ</w:t>
      </w:r>
      <w:r>
        <w:t>_VER_VIS: “Dettaglio sanzione omessa dichiarazione o versamenti”</w:t>
      </w:r>
      <w:bookmarkEnd w:id="83"/>
    </w:p>
    <w:p w14:paraId="20C12662" w14:textId="77777777" w:rsidR="004506E3" w:rsidRDefault="004506E3" w:rsidP="009A78A3">
      <w:pPr>
        <w:ind w:left="0"/>
      </w:pPr>
      <w:r>
        <w:t>Questa funzionalità permette la visualizzazione del dettaglio di una sanzione . Si accede alla form di  dettaglio dopo una ricerca sanzioni.</w:t>
      </w:r>
    </w:p>
    <w:p w14:paraId="2CEA4F0D" w14:textId="77777777" w:rsidR="004506E3" w:rsidRDefault="004506E3" w:rsidP="009A78A3">
      <w:pPr>
        <w:ind w:left="0"/>
      </w:pPr>
      <w:r>
        <w:lastRenderedPageBreak/>
        <w:t>La form riprende quella di modifica sanzioni in sola lettura, dalla form sono attivabili le seguenti azioni :</w:t>
      </w:r>
    </w:p>
    <w:p w14:paraId="33E76A35" w14:textId="77777777" w:rsidR="004506E3" w:rsidRDefault="004506E3" w:rsidP="009A78A3">
      <w:pPr>
        <w:numPr>
          <w:ilvl w:val="0"/>
          <w:numId w:val="19"/>
        </w:numPr>
      </w:pPr>
      <w:r>
        <w:rPr>
          <w:b/>
        </w:rPr>
        <w:t>Chiudi</w:t>
      </w:r>
      <w:r>
        <w:t>: che chiude torna alla form di ricerca</w:t>
      </w:r>
    </w:p>
    <w:p w14:paraId="4FE24DD7" w14:textId="77777777" w:rsidR="004506E3" w:rsidRDefault="004506E3" w:rsidP="009A78A3">
      <w:pPr>
        <w:numPr>
          <w:ilvl w:val="0"/>
          <w:numId w:val="19"/>
        </w:numPr>
      </w:pPr>
      <w:r>
        <w:rPr>
          <w:b/>
        </w:rPr>
        <w:t>Modifica</w:t>
      </w:r>
      <w:r w:rsidRPr="001E48D5">
        <w:t>:</w:t>
      </w:r>
      <w:r>
        <w:t xml:space="preserve"> (presente solo se la sanzione non è chiusa) che porta alla form di modifica o di approvazione, a seconda dello stato della sanzione</w:t>
      </w:r>
    </w:p>
    <w:p w14:paraId="37D12219" w14:textId="77777777" w:rsidR="004506E3" w:rsidRDefault="004506E3" w:rsidP="009A78A3">
      <w:pPr>
        <w:ind w:left="0"/>
      </w:pPr>
      <w:r w:rsidRPr="00AA38A0">
        <w:t xml:space="preserve">Se </w:t>
      </w:r>
      <w:r>
        <w:t>sono presenti variazioni di stato la funzionalità permette di visualizzarne la cronologia. Tale cronologia sarà accessibile in un tab dedicato.</w:t>
      </w:r>
    </w:p>
    <w:p w14:paraId="6D15EF9F" w14:textId="77777777" w:rsidR="004506E3" w:rsidRDefault="004506E3" w:rsidP="003527F0">
      <w:pPr>
        <w:ind w:left="0"/>
      </w:pPr>
      <w:r>
        <w:t>Un esempio della form di dettaglio è la seguente:</w:t>
      </w:r>
    </w:p>
    <w:p w14:paraId="7D969F18" w14:textId="77777777" w:rsidR="004506E3" w:rsidRDefault="000B139D" w:rsidP="003527F0">
      <w:pPr>
        <w:ind w:left="0"/>
        <w:jc w:val="center"/>
      </w:pPr>
      <w:r>
        <w:rPr>
          <w:noProof/>
        </w:rPr>
        <w:pict w14:anchorId="1065BBC8">
          <v:shape id="Immagine 19" o:spid="_x0000_i1040" type="#_x0000_t75" style="width:340.35pt;height:186pt;visibility:visible">
            <v:imagedata r:id="rId28" o:title=""/>
          </v:shape>
        </w:pict>
      </w:r>
    </w:p>
    <w:p w14:paraId="16625122" w14:textId="77777777" w:rsidR="004506E3" w:rsidRDefault="004506E3" w:rsidP="003527F0">
      <w:pPr>
        <w:ind w:left="0"/>
        <w:jc w:val="center"/>
      </w:pPr>
    </w:p>
    <w:p w14:paraId="54CF511A" w14:textId="77777777" w:rsidR="004506E3" w:rsidRDefault="004506E3" w:rsidP="003527F0">
      <w:pPr>
        <w:ind w:left="0"/>
        <w:jc w:val="center"/>
      </w:pPr>
    </w:p>
    <w:p w14:paraId="306744CA" w14:textId="77777777" w:rsidR="004506E3" w:rsidRDefault="004506E3" w:rsidP="00633D70">
      <w:pPr>
        <w:pStyle w:val="Titolo2"/>
        <w:ind w:left="709" w:hanging="708"/>
      </w:pPr>
      <w:bookmarkStart w:id="84" w:name="_Toc56065426"/>
      <w:r>
        <w:t>Funzione FTW_SANZ_SOG</w:t>
      </w:r>
      <w:r w:rsidRPr="00C847E5">
        <w:t>:</w:t>
      </w:r>
      <w:r w:rsidRPr="00CF593B">
        <w:t xml:space="preserve"> </w:t>
      </w:r>
      <w:r>
        <w:t xml:space="preserve"> “Accessibilità ai soggetti esterni”</w:t>
      </w:r>
      <w:bookmarkEnd w:id="84"/>
    </w:p>
    <w:p w14:paraId="04C6B3E8" w14:textId="77777777" w:rsidR="004506E3" w:rsidRDefault="004506E3" w:rsidP="004B4656">
      <w:pPr>
        <w:ind w:left="0"/>
      </w:pPr>
      <w:r>
        <w:t>Tutti i soggetti esterni a Forma.Temp e  registrati sul portale FTWEB avranno la possibilità di accedere, tramite le funzionalità del sistema sanzionatorio, alle sanzioni ad essi eventualmente comminate. I diritti di accesso a tale sistema saranno di sola visualizzazione.</w:t>
      </w:r>
    </w:p>
    <w:p w14:paraId="55F07970" w14:textId="77777777" w:rsidR="004506E3" w:rsidRDefault="004506E3" w:rsidP="004B4656">
      <w:pPr>
        <w:ind w:left="0"/>
      </w:pPr>
    </w:p>
    <w:p w14:paraId="056F9356" w14:textId="77777777" w:rsidR="004506E3" w:rsidRDefault="004506E3" w:rsidP="004B4656">
      <w:pPr>
        <w:ind w:left="0"/>
      </w:pPr>
    </w:p>
    <w:p w14:paraId="2473EEF6" w14:textId="77777777" w:rsidR="004506E3" w:rsidRDefault="004506E3" w:rsidP="00E22F4B">
      <w:pPr>
        <w:pStyle w:val="Titolo3"/>
        <w:tabs>
          <w:tab w:val="num" w:pos="-990"/>
        </w:tabs>
        <w:ind w:left="1134" w:hanging="708"/>
      </w:pPr>
      <w:bookmarkStart w:id="85" w:name="_Toc56065427"/>
      <w:r w:rsidRPr="009E7A1C">
        <w:t>FTW_</w:t>
      </w:r>
      <w:r w:rsidRPr="009E7A1C">
        <w:rPr>
          <w:rFonts w:cs="Arial"/>
          <w:szCs w:val="18"/>
        </w:rPr>
        <w:t>SANZ</w:t>
      </w:r>
      <w:r>
        <w:t>_SOG_RIC: “Ricerca sanzione per utente”</w:t>
      </w:r>
      <w:bookmarkEnd w:id="85"/>
    </w:p>
    <w:p w14:paraId="0EA306FF" w14:textId="77777777" w:rsidR="004506E3" w:rsidRDefault="004506E3" w:rsidP="00707B45">
      <w:pPr>
        <w:ind w:left="0"/>
      </w:pPr>
      <w:r>
        <w:t xml:space="preserve">E’ consentito ad un utente Apl di accedere alla sola funzionalità  “Ricerca del menu “Sanzioni”. Le  modalità di accesso sono analoghe a quelle degli operatori Forma.Temp con la sola possibilità di visualizzazione delle sanzioni e per la fase di controdeduzione la possibilità di integrare la documentazione. </w:t>
      </w:r>
    </w:p>
    <w:p w14:paraId="1F501DE2" w14:textId="77777777" w:rsidR="004506E3" w:rsidRPr="009D11A6" w:rsidRDefault="004506E3" w:rsidP="000F1985">
      <w:pPr>
        <w:ind w:left="0"/>
      </w:pPr>
      <w:r>
        <w:rPr>
          <w:b/>
        </w:rPr>
        <w:t>Saranno accessibili per l’utente solo le sanzioni ad esso notificate</w:t>
      </w:r>
      <w:r>
        <w:t>.</w:t>
      </w:r>
    </w:p>
    <w:p w14:paraId="5F97383F" w14:textId="77777777" w:rsidR="004506E3" w:rsidRDefault="004506E3" w:rsidP="000F1985">
      <w:pPr>
        <w:ind w:left="0"/>
      </w:pPr>
      <w:r>
        <w:t>Viene data la possibilità di esportare i risultati della ricerca  in PDF.</w:t>
      </w:r>
    </w:p>
    <w:p w14:paraId="4755BE39" w14:textId="77777777" w:rsidR="004506E3" w:rsidRDefault="004506E3" w:rsidP="000F1985">
      <w:pPr>
        <w:ind w:left="0"/>
      </w:pPr>
    </w:p>
    <w:p w14:paraId="3F6F7BC8" w14:textId="77777777" w:rsidR="004506E3" w:rsidRDefault="004506E3" w:rsidP="000F1985">
      <w:pPr>
        <w:ind w:left="0"/>
      </w:pPr>
    </w:p>
    <w:p w14:paraId="32EC70CA" w14:textId="77777777" w:rsidR="004506E3" w:rsidRPr="000F1985" w:rsidRDefault="004506E3" w:rsidP="000F1985">
      <w:pPr>
        <w:ind w:left="0"/>
      </w:pPr>
      <w:r>
        <w:t>Si riporta di seguito un esempio della form di ricerca accessibile all’Apl</w:t>
      </w:r>
    </w:p>
    <w:p w14:paraId="33AFB3A6" w14:textId="77777777" w:rsidR="004506E3" w:rsidRDefault="004506E3" w:rsidP="000F1985">
      <w:pPr>
        <w:ind w:left="0"/>
      </w:pPr>
    </w:p>
    <w:p w14:paraId="768BBEF8" w14:textId="77777777" w:rsidR="004506E3" w:rsidRDefault="000B139D" w:rsidP="00084864">
      <w:pPr>
        <w:ind w:left="0"/>
        <w:jc w:val="center"/>
      </w:pPr>
      <w:r>
        <w:rPr>
          <w:noProof/>
        </w:rPr>
        <w:lastRenderedPageBreak/>
        <w:pict w14:anchorId="29E19E0E">
          <v:shape id="Immagine 20" o:spid="_x0000_i1041" type="#_x0000_t75" style="width:368pt;height:212.35pt;visibility:visible">
            <v:imagedata r:id="rId29" o:title=""/>
          </v:shape>
        </w:pict>
      </w:r>
    </w:p>
    <w:p w14:paraId="6A2A1DDD" w14:textId="77777777" w:rsidR="004506E3" w:rsidRDefault="004506E3" w:rsidP="000F1985">
      <w:pPr>
        <w:ind w:left="0"/>
      </w:pPr>
    </w:p>
    <w:p w14:paraId="6CC8852B" w14:textId="77777777" w:rsidR="004506E3" w:rsidRDefault="004506E3" w:rsidP="00E22F4B">
      <w:pPr>
        <w:pStyle w:val="Titolo3"/>
        <w:tabs>
          <w:tab w:val="num" w:pos="-990"/>
        </w:tabs>
        <w:ind w:left="1134" w:hanging="708"/>
      </w:pPr>
      <w:r>
        <w:br w:type="page"/>
      </w:r>
      <w:bookmarkStart w:id="86" w:name="_Toc56065428"/>
      <w:r w:rsidRPr="009E7A1C">
        <w:lastRenderedPageBreak/>
        <w:t>FTW_</w:t>
      </w:r>
      <w:r w:rsidRPr="009E7A1C">
        <w:rPr>
          <w:rFonts w:cs="Arial"/>
          <w:szCs w:val="18"/>
        </w:rPr>
        <w:t>SANZ</w:t>
      </w:r>
      <w:r>
        <w:t>_SOG_VIS: “Visualizzazione sanzione per utente”</w:t>
      </w:r>
      <w:bookmarkEnd w:id="86"/>
    </w:p>
    <w:p w14:paraId="63A9B350" w14:textId="77777777" w:rsidR="004506E3" w:rsidRPr="00C71109" w:rsidRDefault="004506E3" w:rsidP="00A42263">
      <w:pPr>
        <w:ind w:left="0" w:firstLine="1"/>
      </w:pPr>
      <w:r>
        <w:t xml:space="preserve">L’utente Apl accede alla form di dettaglio dopo una ricerca sanzioni. Le informazioni visualizzate saranno quelle specifiche della tipologia di sanzione. La form di dettaglio sarà completata dalle informazioni su eventuali ricorsi aperti con un bottone </w:t>
      </w:r>
      <w:r>
        <w:rPr>
          <w:b/>
        </w:rPr>
        <w:t xml:space="preserve">Vai al Ricorso </w:t>
      </w:r>
      <w:r>
        <w:t xml:space="preserve">o da un bottone </w:t>
      </w:r>
      <w:r>
        <w:rPr>
          <w:b/>
        </w:rPr>
        <w:t xml:space="preserve">Presenta Ricorso </w:t>
      </w:r>
      <w:r>
        <w:t xml:space="preserve">per la creazione di un ricorso (gestito dal processo ricorsi).  </w:t>
      </w:r>
      <w:r w:rsidRPr="00C71109">
        <w:t xml:space="preserve">Allo scadere dei termini di </w:t>
      </w:r>
      <w:r>
        <w:t>presentazione</w:t>
      </w:r>
      <w:r w:rsidRPr="00C71109">
        <w:t xml:space="preserve"> del ricorso, se quest’ultimo non è stato presentato,  viene visualizzato, sulla form di dettaglio, un opportuno messaggio di avviso. Viene data comunque la possibilità di presentare ricorso oltre i termini, in questo caso viene richiesto di inserire, obbligatoriamente, la motivazione del ritardo</w:t>
      </w:r>
    </w:p>
    <w:p w14:paraId="0050E519" w14:textId="77777777" w:rsidR="004506E3" w:rsidRDefault="004506E3" w:rsidP="00A42263">
      <w:pPr>
        <w:ind w:left="0" w:firstLine="1"/>
      </w:pPr>
      <w:r>
        <w:t xml:space="preserve">Di seguito un esempio della form di dettaglio per le sanzioni da controllo: </w:t>
      </w:r>
    </w:p>
    <w:p w14:paraId="3A71AC2D" w14:textId="77777777" w:rsidR="004506E3" w:rsidRDefault="004506E3" w:rsidP="00A42263">
      <w:pPr>
        <w:ind w:left="0" w:firstLine="1"/>
      </w:pPr>
    </w:p>
    <w:p w14:paraId="35E707C0" w14:textId="77777777" w:rsidR="004506E3" w:rsidRPr="00A42263" w:rsidRDefault="000B139D" w:rsidP="00084864">
      <w:pPr>
        <w:ind w:left="0" w:firstLine="1"/>
        <w:jc w:val="center"/>
      </w:pPr>
      <w:r>
        <w:rPr>
          <w:noProof/>
        </w:rPr>
        <w:pict w14:anchorId="4F7953FB">
          <v:shape id="Immagine 21" o:spid="_x0000_i1042" type="#_x0000_t75" style="width:346.65pt;height:298.65pt;visibility:visible">
            <v:imagedata r:id="rId30" o:title=""/>
          </v:shape>
        </w:pict>
      </w:r>
    </w:p>
    <w:p w14:paraId="7B212AF6" w14:textId="77777777" w:rsidR="004506E3" w:rsidRDefault="004506E3" w:rsidP="005E1B8E">
      <w:pPr>
        <w:pStyle w:val="Titolo2"/>
        <w:spacing w:after="240"/>
        <w:ind w:left="709" w:hanging="708"/>
      </w:pPr>
      <w:r>
        <w:br w:type="page"/>
      </w:r>
      <w:bookmarkStart w:id="87" w:name="_Toc56065429"/>
      <w:r>
        <w:lastRenderedPageBreak/>
        <w:t>Parametri configurabili</w:t>
      </w:r>
      <w:bookmarkEnd w:id="87"/>
    </w:p>
    <w:p w14:paraId="427A13E2" w14:textId="77777777" w:rsidR="004506E3" w:rsidRDefault="004506E3" w:rsidP="005E1B8E">
      <w:pPr>
        <w:ind w:left="0"/>
      </w:pPr>
      <w:bookmarkStart w:id="88" w:name="_Toc526169317"/>
      <w:r>
        <w:t>Si riportano di seguito una prima lista dei parametri soggetti a configurazione e riportati nel campo “Parametri” dell’entità</w:t>
      </w:r>
      <w:r w:rsidR="00CA037C">
        <w:t xml:space="preserve"> </w:t>
      </w:r>
      <w:r>
        <w:t xml:space="preserve">“Tipologia sanzione” </w:t>
      </w:r>
    </w:p>
    <w:p w14:paraId="605989F6" w14:textId="77777777" w:rsidR="004506E3" w:rsidRDefault="004506E3" w:rsidP="005E1B8E">
      <w:pPr>
        <w:ind w:left="0"/>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8"/>
        <w:gridCol w:w="4678"/>
        <w:gridCol w:w="2268"/>
      </w:tblGrid>
      <w:tr w:rsidR="004506E3" w:rsidRPr="00003904" w14:paraId="07267923" w14:textId="77777777" w:rsidTr="00F920C3">
        <w:tc>
          <w:tcPr>
            <w:tcW w:w="2268" w:type="dxa"/>
          </w:tcPr>
          <w:p w14:paraId="660E796F" w14:textId="77777777" w:rsidR="004506E3" w:rsidRPr="00003904" w:rsidRDefault="004506E3" w:rsidP="00F920C3">
            <w:pPr>
              <w:spacing w:before="0"/>
              <w:ind w:left="0"/>
              <w:rPr>
                <w:b/>
              </w:rPr>
            </w:pPr>
            <w:r>
              <w:rPr>
                <w:b/>
              </w:rPr>
              <w:t>Parametro</w:t>
            </w:r>
          </w:p>
        </w:tc>
        <w:tc>
          <w:tcPr>
            <w:tcW w:w="4678" w:type="dxa"/>
          </w:tcPr>
          <w:p w14:paraId="545573B6" w14:textId="77777777" w:rsidR="004506E3" w:rsidRPr="00003904" w:rsidRDefault="004506E3" w:rsidP="00F920C3">
            <w:pPr>
              <w:spacing w:before="0"/>
              <w:ind w:left="0"/>
              <w:rPr>
                <w:b/>
              </w:rPr>
            </w:pPr>
            <w:r>
              <w:rPr>
                <w:b/>
              </w:rPr>
              <w:t>Descrizione</w:t>
            </w:r>
          </w:p>
        </w:tc>
        <w:tc>
          <w:tcPr>
            <w:tcW w:w="2268" w:type="dxa"/>
          </w:tcPr>
          <w:p w14:paraId="6D44E588" w14:textId="77777777" w:rsidR="004506E3" w:rsidRPr="00003904" w:rsidRDefault="004506E3" w:rsidP="00F920C3">
            <w:pPr>
              <w:spacing w:before="0"/>
              <w:ind w:left="0"/>
              <w:rPr>
                <w:b/>
              </w:rPr>
            </w:pPr>
            <w:r>
              <w:rPr>
                <w:b/>
              </w:rPr>
              <w:t>Valore (iniziale)</w:t>
            </w:r>
          </w:p>
        </w:tc>
      </w:tr>
      <w:tr w:rsidR="004506E3" w14:paraId="72FD0ACC" w14:textId="77777777" w:rsidTr="00F920C3">
        <w:tc>
          <w:tcPr>
            <w:tcW w:w="2268" w:type="dxa"/>
          </w:tcPr>
          <w:p w14:paraId="6A01E863" w14:textId="77777777" w:rsidR="004506E3" w:rsidRDefault="004506E3" w:rsidP="00F920C3">
            <w:pPr>
              <w:spacing w:before="0"/>
              <w:ind w:left="0"/>
            </w:pPr>
            <w:proofErr w:type="spellStart"/>
            <w:r>
              <w:t>pla_min</w:t>
            </w:r>
            <w:proofErr w:type="spellEnd"/>
          </w:p>
        </w:tc>
        <w:tc>
          <w:tcPr>
            <w:tcW w:w="4678" w:type="dxa"/>
          </w:tcPr>
          <w:p w14:paraId="663D1267" w14:textId="77777777" w:rsidR="004506E3" w:rsidRDefault="004506E3" w:rsidP="00F920C3">
            <w:pPr>
              <w:spacing w:before="0"/>
              <w:ind w:left="0"/>
            </w:pPr>
            <w:r>
              <w:t>Percentuale minima di placement da raggiungere</w:t>
            </w:r>
          </w:p>
        </w:tc>
        <w:tc>
          <w:tcPr>
            <w:tcW w:w="2268" w:type="dxa"/>
          </w:tcPr>
          <w:p w14:paraId="4FF7DD99" w14:textId="77777777" w:rsidR="004506E3" w:rsidRDefault="004506E3" w:rsidP="00F920C3">
            <w:pPr>
              <w:spacing w:before="0"/>
              <w:ind w:left="0"/>
              <w:jc w:val="center"/>
            </w:pPr>
            <w:r>
              <w:t>35%</w:t>
            </w:r>
          </w:p>
        </w:tc>
      </w:tr>
      <w:tr w:rsidR="004506E3" w14:paraId="33345BF5" w14:textId="77777777" w:rsidTr="00F920C3">
        <w:tc>
          <w:tcPr>
            <w:tcW w:w="2268" w:type="dxa"/>
          </w:tcPr>
          <w:p w14:paraId="70943A9A" w14:textId="77777777" w:rsidR="004506E3" w:rsidRDefault="004506E3" w:rsidP="00F920C3">
            <w:pPr>
              <w:spacing w:before="0"/>
              <w:ind w:left="0"/>
            </w:pPr>
            <w:proofErr w:type="spellStart"/>
            <w:r>
              <w:t>pla_quota_revoca</w:t>
            </w:r>
            <w:proofErr w:type="spellEnd"/>
          </w:p>
        </w:tc>
        <w:tc>
          <w:tcPr>
            <w:tcW w:w="4678" w:type="dxa"/>
          </w:tcPr>
          <w:p w14:paraId="019927F3" w14:textId="77777777" w:rsidR="004506E3" w:rsidRDefault="004506E3" w:rsidP="00F920C3">
            <w:pPr>
              <w:spacing w:before="0"/>
              <w:ind w:left="0"/>
            </w:pPr>
            <w:r>
              <w:t>Percentuale di revoca sul mancato raggiungimento</w:t>
            </w:r>
          </w:p>
        </w:tc>
        <w:tc>
          <w:tcPr>
            <w:tcW w:w="2268" w:type="dxa"/>
          </w:tcPr>
          <w:p w14:paraId="6B9E4E72" w14:textId="77777777" w:rsidR="004506E3" w:rsidRDefault="004506E3" w:rsidP="00F920C3">
            <w:pPr>
              <w:spacing w:before="0"/>
              <w:ind w:left="0"/>
              <w:jc w:val="center"/>
            </w:pPr>
            <w:r>
              <w:t>46%</w:t>
            </w:r>
          </w:p>
        </w:tc>
      </w:tr>
      <w:tr w:rsidR="004506E3" w14:paraId="2ACAE78A" w14:textId="77777777" w:rsidTr="00F920C3">
        <w:tc>
          <w:tcPr>
            <w:tcW w:w="2268" w:type="dxa"/>
          </w:tcPr>
          <w:p w14:paraId="7AB8A4A3" w14:textId="77777777" w:rsidR="004506E3" w:rsidRDefault="004506E3" w:rsidP="00F920C3">
            <w:pPr>
              <w:spacing w:before="0"/>
              <w:ind w:left="0"/>
            </w:pPr>
            <w:proofErr w:type="spellStart"/>
            <w:r>
              <w:t>ver_giorni_richiamo</w:t>
            </w:r>
            <w:proofErr w:type="spellEnd"/>
            <w:r>
              <w:t xml:space="preserve"> </w:t>
            </w:r>
          </w:p>
        </w:tc>
        <w:tc>
          <w:tcPr>
            <w:tcW w:w="4678" w:type="dxa"/>
          </w:tcPr>
          <w:p w14:paraId="1890EADE" w14:textId="77777777" w:rsidR="004506E3" w:rsidRDefault="004506E3" w:rsidP="00F920C3">
            <w:pPr>
              <w:spacing w:before="0"/>
              <w:ind w:left="0"/>
            </w:pPr>
            <w:r>
              <w:t xml:space="preserve">Giorni entro i quali va inviato richiamo ad APL per regolarizzare la sua posizione </w:t>
            </w:r>
          </w:p>
        </w:tc>
        <w:tc>
          <w:tcPr>
            <w:tcW w:w="2268" w:type="dxa"/>
          </w:tcPr>
          <w:p w14:paraId="0A8EFEA0" w14:textId="77777777" w:rsidR="004506E3" w:rsidRDefault="004506E3" w:rsidP="00F920C3">
            <w:pPr>
              <w:spacing w:before="0"/>
              <w:ind w:left="0"/>
              <w:jc w:val="center"/>
            </w:pPr>
            <w:r>
              <w:t>10</w:t>
            </w:r>
          </w:p>
        </w:tc>
      </w:tr>
      <w:tr w:rsidR="004506E3" w14:paraId="3D20B304" w14:textId="77777777" w:rsidTr="00F920C3">
        <w:tc>
          <w:tcPr>
            <w:tcW w:w="2268" w:type="dxa"/>
          </w:tcPr>
          <w:p w14:paraId="45216170" w14:textId="77777777" w:rsidR="004506E3" w:rsidRDefault="004506E3" w:rsidP="00F920C3">
            <w:pPr>
              <w:spacing w:before="0"/>
              <w:ind w:left="0"/>
            </w:pPr>
            <w:proofErr w:type="spellStart"/>
            <w:r>
              <w:t>ver_magg_interessi</w:t>
            </w:r>
            <w:proofErr w:type="spellEnd"/>
          </w:p>
        </w:tc>
        <w:tc>
          <w:tcPr>
            <w:tcW w:w="4678" w:type="dxa"/>
          </w:tcPr>
          <w:p w14:paraId="2CA3EA65" w14:textId="77777777" w:rsidR="004506E3" w:rsidRDefault="004506E3" w:rsidP="00F920C3">
            <w:pPr>
              <w:spacing w:before="0"/>
              <w:ind w:left="0"/>
            </w:pPr>
            <w:r>
              <w:t>Maggiorazione degli interessi su contributo omesso versamento</w:t>
            </w:r>
          </w:p>
        </w:tc>
        <w:tc>
          <w:tcPr>
            <w:tcW w:w="2268" w:type="dxa"/>
          </w:tcPr>
          <w:p w14:paraId="2763DCF7" w14:textId="77777777" w:rsidR="004506E3" w:rsidRDefault="004506E3" w:rsidP="00F920C3">
            <w:pPr>
              <w:spacing w:before="0"/>
              <w:ind w:left="0"/>
              <w:jc w:val="center"/>
            </w:pPr>
            <w:r>
              <w:t>5% annuale</w:t>
            </w:r>
          </w:p>
        </w:tc>
      </w:tr>
      <w:tr w:rsidR="004506E3" w14:paraId="195562D4" w14:textId="77777777" w:rsidTr="00F920C3">
        <w:tc>
          <w:tcPr>
            <w:tcW w:w="2268" w:type="dxa"/>
          </w:tcPr>
          <w:p w14:paraId="2A807EA4" w14:textId="77777777" w:rsidR="004506E3" w:rsidRDefault="004506E3" w:rsidP="00F920C3">
            <w:pPr>
              <w:spacing w:before="0"/>
              <w:ind w:left="0"/>
            </w:pPr>
            <w:proofErr w:type="spellStart"/>
            <w:r>
              <w:t>sanz_scadenza_notifica</w:t>
            </w:r>
            <w:proofErr w:type="spellEnd"/>
          </w:p>
        </w:tc>
        <w:tc>
          <w:tcPr>
            <w:tcW w:w="4678" w:type="dxa"/>
          </w:tcPr>
          <w:p w14:paraId="1E87196B" w14:textId="77777777" w:rsidR="004506E3" w:rsidRDefault="004506E3" w:rsidP="00F920C3">
            <w:pPr>
              <w:spacing w:before="0"/>
              <w:ind w:left="0"/>
            </w:pPr>
            <w:r>
              <w:t>Numero di giorni entro i quali Forma.Temp deve notificare la sanzione</w:t>
            </w:r>
          </w:p>
        </w:tc>
        <w:tc>
          <w:tcPr>
            <w:tcW w:w="2268" w:type="dxa"/>
          </w:tcPr>
          <w:p w14:paraId="3FE6EE6B" w14:textId="77777777" w:rsidR="004506E3" w:rsidRDefault="004506E3" w:rsidP="00F920C3">
            <w:pPr>
              <w:spacing w:before="0"/>
              <w:ind w:left="0"/>
              <w:jc w:val="center"/>
            </w:pPr>
            <w:r>
              <w:t>Da definire</w:t>
            </w:r>
          </w:p>
        </w:tc>
      </w:tr>
      <w:tr w:rsidR="004506E3" w14:paraId="2644881A" w14:textId="77777777" w:rsidTr="00F920C3">
        <w:tc>
          <w:tcPr>
            <w:tcW w:w="2268" w:type="dxa"/>
          </w:tcPr>
          <w:p w14:paraId="7BBD1E54" w14:textId="77777777" w:rsidR="004506E3" w:rsidRDefault="004506E3" w:rsidP="00F920C3">
            <w:pPr>
              <w:spacing w:before="0"/>
              <w:ind w:left="0"/>
            </w:pPr>
            <w:proofErr w:type="spellStart"/>
            <w:r>
              <w:t>sanz_scadenza_ufficio</w:t>
            </w:r>
            <w:proofErr w:type="spellEnd"/>
          </w:p>
        </w:tc>
        <w:tc>
          <w:tcPr>
            <w:tcW w:w="4678" w:type="dxa"/>
          </w:tcPr>
          <w:p w14:paraId="21416904" w14:textId="77777777" w:rsidR="004506E3" w:rsidRDefault="004506E3" w:rsidP="00F920C3">
            <w:pPr>
              <w:spacing w:before="0"/>
              <w:ind w:left="0"/>
            </w:pPr>
            <w:r>
              <w:t xml:space="preserve">Numero di giorni entro i quali una sanzione </w:t>
            </w:r>
            <w:proofErr w:type="spellStart"/>
            <w:r>
              <w:t>puo’</w:t>
            </w:r>
            <w:proofErr w:type="spellEnd"/>
            <w:r>
              <w:t xml:space="preserve"> rimanere in carico ad un ufficio Forma.Temp per un parere</w:t>
            </w:r>
          </w:p>
        </w:tc>
        <w:tc>
          <w:tcPr>
            <w:tcW w:w="2268" w:type="dxa"/>
          </w:tcPr>
          <w:p w14:paraId="65667287" w14:textId="77777777" w:rsidR="004506E3" w:rsidRDefault="004506E3" w:rsidP="00F920C3">
            <w:pPr>
              <w:spacing w:before="0"/>
              <w:ind w:left="0"/>
              <w:jc w:val="center"/>
            </w:pPr>
            <w:r>
              <w:t>Da definire</w:t>
            </w:r>
          </w:p>
        </w:tc>
      </w:tr>
    </w:tbl>
    <w:p w14:paraId="2E2605DE" w14:textId="77777777" w:rsidR="004506E3" w:rsidRDefault="004506E3" w:rsidP="00495F15">
      <w:pPr>
        <w:pStyle w:val="Titolo2"/>
        <w:numPr>
          <w:ilvl w:val="0"/>
          <w:numId w:val="0"/>
        </w:numPr>
        <w:spacing w:after="240"/>
        <w:ind w:left="1"/>
      </w:pPr>
    </w:p>
    <w:p w14:paraId="03BBE6E0" w14:textId="77777777" w:rsidR="004506E3" w:rsidRPr="00443418" w:rsidRDefault="004506E3" w:rsidP="00443418">
      <w:pPr>
        <w:ind w:left="0"/>
      </w:pPr>
    </w:p>
    <w:p w14:paraId="5A94CEF4" w14:textId="77777777" w:rsidR="004506E3" w:rsidRDefault="004506E3" w:rsidP="004B4656">
      <w:pPr>
        <w:pStyle w:val="Titolo2"/>
        <w:spacing w:after="240"/>
        <w:ind w:left="709" w:hanging="708"/>
      </w:pPr>
      <w:r>
        <w:br w:type="page"/>
      </w:r>
      <w:bookmarkStart w:id="89" w:name="_Toc56065430"/>
      <w:r>
        <w:lastRenderedPageBreak/>
        <w:t xml:space="preserve">Modello </w:t>
      </w:r>
      <w:bookmarkEnd w:id="88"/>
      <w:r>
        <w:t>Entità – Relazioni</w:t>
      </w:r>
      <w:bookmarkEnd w:id="89"/>
    </w:p>
    <w:p w14:paraId="19D44D98" w14:textId="77777777" w:rsidR="004506E3" w:rsidRDefault="000B139D" w:rsidP="008762C2">
      <w:pPr>
        <w:ind w:left="0"/>
        <w:jc w:val="center"/>
      </w:pPr>
      <w:r>
        <w:rPr>
          <w:noProof/>
        </w:rPr>
        <w:pict w14:anchorId="7C97964D">
          <v:shape id="Immagine 22" o:spid="_x0000_i1043" type="#_x0000_t75" style="width:447.35pt;height:231.35pt;visibility:visible">
            <v:imagedata r:id="rId31" o:title=""/>
          </v:shape>
        </w:pict>
      </w:r>
    </w:p>
    <w:p w14:paraId="00B189BA" w14:textId="77777777" w:rsidR="004506E3" w:rsidRDefault="004506E3" w:rsidP="00095438"/>
    <w:p w14:paraId="35FD5F51" w14:textId="77777777" w:rsidR="004506E3" w:rsidRDefault="004506E3" w:rsidP="00095438"/>
    <w:p w14:paraId="543E697D" w14:textId="77777777" w:rsidR="004506E3" w:rsidRDefault="004506E3" w:rsidP="00A8461A">
      <w:pPr>
        <w:pStyle w:val="Titolo2"/>
        <w:spacing w:after="240"/>
        <w:ind w:left="709" w:hanging="708"/>
      </w:pPr>
      <w:bookmarkStart w:id="90" w:name="_Toc56065431"/>
      <w:r>
        <w:t>Transazioni di stato di una sanzione</w:t>
      </w:r>
      <w:bookmarkEnd w:id="90"/>
    </w:p>
    <w:p w14:paraId="7961B527" w14:textId="77777777" w:rsidR="004506E3" w:rsidRPr="00FD6044" w:rsidRDefault="004506E3" w:rsidP="00FD6044"/>
    <w:p w14:paraId="346F83B8" w14:textId="77777777" w:rsidR="004506E3" w:rsidRPr="00F74A23" w:rsidRDefault="000B139D" w:rsidP="00BC2C15">
      <w:pPr>
        <w:ind w:left="1"/>
        <w:jc w:val="center"/>
        <w:rPr>
          <w:u w:val="single"/>
        </w:rPr>
      </w:pPr>
      <w:r>
        <w:rPr>
          <w:noProof/>
        </w:rPr>
        <w:pict w14:anchorId="5E6E0B2C">
          <v:shape id="Immagine 23" o:spid="_x0000_i1044" type="#_x0000_t75" style="width:445.35pt;height:255pt;visibility:visible">
            <v:imagedata r:id="rId32" o:title=""/>
          </v:shape>
        </w:pict>
      </w:r>
    </w:p>
    <w:p w14:paraId="351CE8B6" w14:textId="77777777" w:rsidR="004506E3" w:rsidRDefault="004506E3" w:rsidP="00E0549D">
      <w:pPr>
        <w:pStyle w:val="Titolo2"/>
        <w:spacing w:after="240"/>
        <w:ind w:left="709" w:hanging="708"/>
      </w:pPr>
      <w:r>
        <w:br w:type="page"/>
      </w:r>
      <w:bookmarkStart w:id="91" w:name="_Toc56065432"/>
      <w:r>
        <w:lastRenderedPageBreak/>
        <w:t>Modello concettuale della base dati</w:t>
      </w:r>
      <w:bookmarkEnd w:id="91"/>
      <w:r>
        <w:t xml:space="preserve"> </w:t>
      </w:r>
    </w:p>
    <w:p w14:paraId="311850CE" w14:textId="77777777" w:rsidR="004506E3" w:rsidRPr="00882788" w:rsidRDefault="004506E3" w:rsidP="00882788">
      <w:pPr>
        <w:rPr>
          <w:u w:val="single"/>
        </w:rPr>
      </w:pPr>
    </w:p>
    <w:p w14:paraId="0CE0BBA4" w14:textId="77777777" w:rsidR="004506E3" w:rsidRDefault="000B139D" w:rsidP="00E0549D">
      <w:pPr>
        <w:ind w:left="0"/>
      </w:pPr>
      <w:r>
        <w:rPr>
          <w:noProof/>
        </w:rPr>
        <w:pict w14:anchorId="3EAF72EC">
          <v:shape id="Immagine 24" o:spid="_x0000_i1045" type="#_x0000_t75" style="width:444.65pt;height:335.35pt;visibility:visible">
            <v:imagedata r:id="rId33" o:title=""/>
          </v:shape>
        </w:pict>
      </w:r>
    </w:p>
    <w:p w14:paraId="248B3D06" w14:textId="77777777" w:rsidR="004506E3" w:rsidRPr="00BF29EF" w:rsidRDefault="004506E3" w:rsidP="00AB1F85">
      <w:pPr>
        <w:rPr>
          <w:color w:val="FF0000"/>
        </w:rPr>
      </w:pPr>
    </w:p>
    <w:p w14:paraId="0CB0DCBC" w14:textId="77777777" w:rsidR="004506E3" w:rsidRPr="00244A68" w:rsidRDefault="004506E3" w:rsidP="0087260A"/>
    <w:sectPr w:rsidR="004506E3" w:rsidRPr="00244A68" w:rsidSect="00CC13CB">
      <w:headerReference w:type="even" r:id="rId34"/>
      <w:headerReference w:type="default" r:id="rId35"/>
      <w:footerReference w:type="default" r:id="rId36"/>
      <w:headerReference w:type="first" r:id="rId37"/>
      <w:pgSz w:w="11907" w:h="16840" w:code="9"/>
      <w:pgMar w:top="1610" w:right="1440" w:bottom="1922" w:left="1440" w:header="426" w:footer="88" w:gutter="0"/>
      <w:paperSrc w:first="8312" w:other="831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AF4F91" w14:textId="77777777" w:rsidR="00A82F5A" w:rsidRDefault="00A82F5A">
      <w:r>
        <w:separator/>
      </w:r>
    </w:p>
  </w:endnote>
  <w:endnote w:type="continuationSeparator" w:id="0">
    <w:p w14:paraId="631F0A71" w14:textId="77777777" w:rsidR="00A82F5A" w:rsidRDefault="00A82F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38FD76" w14:textId="77777777" w:rsidR="000B5ACB" w:rsidRDefault="000B5ACB">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4950" w:type="pct"/>
      <w:tblBorders>
        <w:top w:val="single" w:sz="4" w:space="0" w:color="auto"/>
      </w:tblBorders>
      <w:tblCellMar>
        <w:left w:w="70" w:type="dxa"/>
        <w:right w:w="70" w:type="dxa"/>
      </w:tblCellMar>
      <w:tblLook w:val="00A0" w:firstRow="1" w:lastRow="0" w:firstColumn="1" w:lastColumn="0" w:noHBand="0" w:noVBand="0"/>
    </w:tblPr>
    <w:tblGrid>
      <w:gridCol w:w="1486"/>
      <w:gridCol w:w="8314"/>
    </w:tblGrid>
    <w:tr w:rsidR="00961C53" w14:paraId="64807F7D" w14:textId="77777777" w:rsidTr="00282BB2">
      <w:trPr>
        <w:trHeight w:val="693"/>
      </w:trPr>
      <w:tc>
        <w:tcPr>
          <w:tcW w:w="758" w:type="pct"/>
          <w:tcBorders>
            <w:top w:val="single" w:sz="4" w:space="0" w:color="auto"/>
            <w:left w:val="nil"/>
            <w:bottom w:val="nil"/>
            <w:right w:val="nil"/>
          </w:tcBorders>
        </w:tcPr>
        <w:p w14:paraId="44FB1DEF" w14:textId="40F3924F" w:rsidR="00961C53" w:rsidRDefault="00961C53" w:rsidP="00282BB2">
          <w:pPr>
            <w:spacing w:before="60"/>
            <w:ind w:hanging="648"/>
            <w:rPr>
              <w:rFonts w:ascii="Tahoma" w:hAnsi="Tahoma" w:cs="Tahoma"/>
              <w:sz w:val="14"/>
              <w:szCs w:val="14"/>
            </w:rPr>
          </w:pPr>
        </w:p>
      </w:tc>
      <w:tc>
        <w:tcPr>
          <w:tcW w:w="4242" w:type="pct"/>
          <w:tcBorders>
            <w:top w:val="single" w:sz="4" w:space="0" w:color="auto"/>
            <w:left w:val="nil"/>
            <w:bottom w:val="nil"/>
            <w:right w:val="nil"/>
          </w:tcBorders>
          <w:vAlign w:val="center"/>
        </w:tcPr>
        <w:p w14:paraId="70B82C18" w14:textId="4DC95084" w:rsidR="00961C53" w:rsidRDefault="00961C53" w:rsidP="007E5F5D">
          <w:pPr>
            <w:spacing w:before="0"/>
            <w:ind w:left="68" w:firstLine="6"/>
            <w:rPr>
              <w:rFonts w:cs="Arial"/>
              <w:sz w:val="10"/>
              <w:szCs w:val="10"/>
            </w:rPr>
          </w:pPr>
        </w:p>
      </w:tc>
    </w:tr>
  </w:tbl>
  <w:p w14:paraId="30A7D878" w14:textId="77777777" w:rsidR="00961C53" w:rsidRPr="00282BB2" w:rsidRDefault="00961C53" w:rsidP="00282BB2">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6C5E79" w14:textId="77777777" w:rsidR="000B5ACB" w:rsidRDefault="000B5ACB">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2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324"/>
      <w:gridCol w:w="6968"/>
      <w:gridCol w:w="1277"/>
    </w:tblGrid>
    <w:tr w:rsidR="00961C53" w14:paraId="7BE45B35" w14:textId="77777777" w:rsidTr="008D5A3A">
      <w:trPr>
        <w:trHeight w:val="693"/>
      </w:trPr>
      <w:tc>
        <w:tcPr>
          <w:tcW w:w="692" w:type="pct"/>
          <w:tcBorders>
            <w:left w:val="nil"/>
            <w:bottom w:val="nil"/>
            <w:right w:val="nil"/>
          </w:tcBorders>
        </w:tcPr>
        <w:p w14:paraId="349E84DB" w14:textId="714BECF3" w:rsidR="00961C53" w:rsidRDefault="00961C53" w:rsidP="00C96CC0">
          <w:pPr>
            <w:spacing w:before="60"/>
            <w:ind w:left="0"/>
            <w:rPr>
              <w:rFonts w:ascii="Tahoma" w:hAnsi="Tahoma" w:cs="Tahoma"/>
              <w:sz w:val="14"/>
              <w:szCs w:val="14"/>
            </w:rPr>
          </w:pPr>
        </w:p>
      </w:tc>
      <w:tc>
        <w:tcPr>
          <w:tcW w:w="3641" w:type="pct"/>
          <w:tcBorders>
            <w:left w:val="nil"/>
            <w:bottom w:val="nil"/>
            <w:right w:val="nil"/>
          </w:tcBorders>
          <w:vAlign w:val="center"/>
        </w:tcPr>
        <w:p w14:paraId="15412644" w14:textId="329DF850" w:rsidR="00961C53" w:rsidRDefault="000B5ACB" w:rsidP="00E25C81">
          <w:pPr>
            <w:ind w:left="235" w:right="73"/>
            <w:rPr>
              <w:sz w:val="12"/>
              <w:szCs w:val="12"/>
            </w:rPr>
          </w:pPr>
          <w:r w:rsidRPr="006C6422">
            <w:rPr>
              <w:rFonts w:ascii="Tahoma" w:hAnsi="Tahoma" w:cs="Tahoma"/>
              <w:bCs/>
              <w:szCs w:val="18"/>
            </w:rPr>
            <w:t>CAPITOLATO TECNICO PRESTAZIONALE – Gestione, consolidamento ed evoluzione del Sistema Informativo Integrato (SII) di Forma.Temp</w:t>
          </w:r>
        </w:p>
      </w:tc>
      <w:tc>
        <w:tcPr>
          <w:tcW w:w="667" w:type="pct"/>
          <w:tcBorders>
            <w:left w:val="nil"/>
            <w:bottom w:val="nil"/>
            <w:right w:val="nil"/>
          </w:tcBorders>
        </w:tcPr>
        <w:p w14:paraId="7F65B52C" w14:textId="77777777" w:rsidR="00961C53" w:rsidRPr="00BF1937" w:rsidRDefault="00961C53" w:rsidP="00C96CC0">
          <w:pPr>
            <w:pStyle w:val="Pidipagina"/>
            <w:ind w:left="0" w:right="-45"/>
            <w:jc w:val="right"/>
            <w:rPr>
              <w:rFonts w:ascii="Tahoma" w:hAnsi="Tahoma" w:cs="Tahoma"/>
            </w:rPr>
          </w:pPr>
          <w:r w:rsidRPr="00BF1937">
            <w:rPr>
              <w:rFonts w:ascii="Tahoma" w:hAnsi="Tahoma" w:cs="Tahoma"/>
              <w:snapToGrid w:val="0"/>
            </w:rPr>
            <w:t xml:space="preserve">Pagina </w:t>
          </w:r>
          <w:r w:rsidRPr="00BF1937">
            <w:rPr>
              <w:rStyle w:val="Numeropagina"/>
            </w:rPr>
            <w:fldChar w:fldCharType="begin"/>
          </w:r>
          <w:r w:rsidRPr="00BF1937">
            <w:rPr>
              <w:rStyle w:val="Numeropagina"/>
            </w:rPr>
            <w:instrText xml:space="preserve"> PAGE </w:instrText>
          </w:r>
          <w:r w:rsidRPr="00BF1937">
            <w:rPr>
              <w:rStyle w:val="Numeropagina"/>
            </w:rPr>
            <w:fldChar w:fldCharType="separate"/>
          </w:r>
          <w:r>
            <w:rPr>
              <w:rStyle w:val="Numeropagina"/>
              <w:noProof/>
            </w:rPr>
            <w:t>5</w:t>
          </w:r>
          <w:r w:rsidRPr="00BF1937">
            <w:rPr>
              <w:rStyle w:val="Numeropagina"/>
            </w:rPr>
            <w:fldChar w:fldCharType="end"/>
          </w:r>
          <w:r w:rsidRPr="00BF1937">
            <w:rPr>
              <w:rStyle w:val="Numeropagina"/>
            </w:rPr>
            <w:t>/</w:t>
          </w:r>
          <w:r w:rsidRPr="00BF1937">
            <w:rPr>
              <w:rStyle w:val="Numeropagina"/>
            </w:rPr>
            <w:fldChar w:fldCharType="begin"/>
          </w:r>
          <w:r w:rsidRPr="00BF1937">
            <w:rPr>
              <w:rStyle w:val="Numeropagina"/>
            </w:rPr>
            <w:instrText xml:space="preserve"> NUMPAGES </w:instrText>
          </w:r>
          <w:r w:rsidRPr="00BF1937">
            <w:rPr>
              <w:rStyle w:val="Numeropagina"/>
            </w:rPr>
            <w:fldChar w:fldCharType="separate"/>
          </w:r>
          <w:r>
            <w:rPr>
              <w:rStyle w:val="Numeropagina"/>
              <w:noProof/>
            </w:rPr>
            <w:t>43</w:t>
          </w:r>
          <w:r w:rsidRPr="00BF1937">
            <w:rPr>
              <w:rStyle w:val="Numeropagina"/>
            </w:rPr>
            <w:fldChar w:fldCharType="end"/>
          </w:r>
        </w:p>
      </w:tc>
    </w:tr>
  </w:tbl>
  <w:p w14:paraId="028BF4C5" w14:textId="77777777" w:rsidR="00961C53" w:rsidRDefault="00961C5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E9250B1" w14:textId="77777777" w:rsidR="00A82F5A" w:rsidRDefault="00A82F5A">
      <w:r>
        <w:separator/>
      </w:r>
    </w:p>
  </w:footnote>
  <w:footnote w:type="continuationSeparator" w:id="0">
    <w:p w14:paraId="37A1FA77" w14:textId="77777777" w:rsidR="00A82F5A" w:rsidRDefault="00A82F5A">
      <w:r>
        <w:continuationSeparator/>
      </w:r>
    </w:p>
  </w:footnote>
  <w:footnote w:id="1">
    <w:p w14:paraId="4ED5C0EE" w14:textId="77777777" w:rsidR="00961C53" w:rsidRDefault="00961C53">
      <w:pPr>
        <w:pStyle w:val="Testonotaapidipagina"/>
      </w:pPr>
      <w:r>
        <w:rPr>
          <w:rStyle w:val="Rimandonotaapidipagina"/>
        </w:rPr>
        <w:footnoteRef/>
      </w:r>
      <w:r>
        <w:t xml:space="preserve"> Nel caso di criticità sanabili con richieste di integrazioni in fase di controllo occorrerà inserire sia la data nella quale è avvenuto il controllo sia quella relativa all’invio del verbale di controllo (a partire da quest’ultima decorreranno i termini per l’invio delle controdeduzioni). Nel caso in cui l’invio del verbale sia contestuale alla data del controllo, le due date,ovviamente coincideranno.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C461D5" w14:textId="77777777" w:rsidR="000B5ACB" w:rsidRDefault="000B5ACB">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9C21BC" w14:textId="52535B48" w:rsidR="00961C53" w:rsidRDefault="00961C53">
    <w:pPr>
      <w:pBdr>
        <w:bottom w:val="single" w:sz="4" w:space="20" w:color="auto"/>
      </w:pBdr>
      <w:spacing w:before="0"/>
      <w:ind w:hanging="1287"/>
      <w:jc w:val="left"/>
    </w:pPr>
    <w:r>
      <w:t xml:space="preserve">    </w:t>
    </w:r>
  </w:p>
  <w:tbl>
    <w:tblPr>
      <w:tblW w:w="0" w:type="auto"/>
      <w:tblInd w:w="-497" w:type="dxa"/>
      <w:tblLayout w:type="fixed"/>
      <w:tblCellMar>
        <w:left w:w="70" w:type="dxa"/>
        <w:right w:w="70" w:type="dxa"/>
      </w:tblCellMar>
      <w:tblLook w:val="0000" w:firstRow="0" w:lastRow="0" w:firstColumn="0" w:lastColumn="0" w:noHBand="0" w:noVBand="0"/>
    </w:tblPr>
    <w:tblGrid>
      <w:gridCol w:w="3969"/>
      <w:gridCol w:w="3071"/>
      <w:gridCol w:w="3308"/>
    </w:tblGrid>
    <w:tr w:rsidR="00961C53" w14:paraId="2BA97F02" w14:textId="77777777">
      <w:trPr>
        <w:cantSplit/>
      </w:trPr>
      <w:tc>
        <w:tcPr>
          <w:tcW w:w="3969" w:type="dxa"/>
        </w:tcPr>
        <w:p w14:paraId="7EC6E40A" w14:textId="77777777" w:rsidR="00961C53" w:rsidRDefault="00961C53">
          <w:pPr>
            <w:spacing w:before="0"/>
            <w:ind w:left="71"/>
            <w:jc w:val="left"/>
            <w:rPr>
              <w:rFonts w:ascii="Tahoma" w:hAnsi="Tahoma"/>
              <w:i/>
              <w:sz w:val="20"/>
            </w:rPr>
          </w:pPr>
        </w:p>
      </w:tc>
      <w:tc>
        <w:tcPr>
          <w:tcW w:w="3071" w:type="dxa"/>
        </w:tcPr>
        <w:p w14:paraId="2F273D0F" w14:textId="77777777" w:rsidR="00961C53" w:rsidRDefault="00961C53">
          <w:pPr>
            <w:spacing w:before="0"/>
            <w:jc w:val="center"/>
            <w:rPr>
              <w:rFonts w:ascii="Tahoma" w:hAnsi="Tahoma"/>
              <w:i/>
              <w:sz w:val="20"/>
            </w:rPr>
          </w:pPr>
        </w:p>
      </w:tc>
      <w:tc>
        <w:tcPr>
          <w:tcW w:w="3308" w:type="dxa"/>
        </w:tcPr>
        <w:p w14:paraId="0F5E31CF" w14:textId="01ABF0CE" w:rsidR="00961C53" w:rsidRDefault="00961C53" w:rsidP="00BE655A">
          <w:pPr>
            <w:spacing w:before="0"/>
            <w:ind w:left="0"/>
            <w:jc w:val="right"/>
            <w:rPr>
              <w:rFonts w:ascii="Tahoma" w:hAnsi="Tahoma"/>
              <w:i/>
              <w:sz w:val="20"/>
            </w:rPr>
          </w:pPr>
        </w:p>
      </w:tc>
    </w:tr>
  </w:tbl>
  <w:p w14:paraId="207A3B08" w14:textId="77777777" w:rsidR="00961C53" w:rsidRDefault="00961C5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A271AF" w14:textId="77777777" w:rsidR="000B5ACB" w:rsidRDefault="000B5ACB">
    <w:pPr>
      <w:pStyle w:val="Intestazion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91541C" w14:textId="77777777" w:rsidR="00961C53" w:rsidRDefault="00961C53">
    <w:pPr>
      <w:pStyle w:val="Intestazion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923" w:type="dxa"/>
      <w:tblInd w:w="-72" w:type="dxa"/>
      <w:tblLayout w:type="fixed"/>
      <w:tblCellMar>
        <w:left w:w="70" w:type="dxa"/>
        <w:right w:w="70" w:type="dxa"/>
      </w:tblCellMar>
      <w:tblLook w:val="0000" w:firstRow="0" w:lastRow="0" w:firstColumn="0" w:lastColumn="0" w:noHBand="0" w:noVBand="0"/>
    </w:tblPr>
    <w:tblGrid>
      <w:gridCol w:w="5104"/>
      <w:gridCol w:w="661"/>
      <w:gridCol w:w="4158"/>
    </w:tblGrid>
    <w:tr w:rsidR="00961C53" w14:paraId="4545A1BE" w14:textId="77777777" w:rsidTr="00385291">
      <w:trPr>
        <w:trHeight w:val="851"/>
      </w:trPr>
      <w:tc>
        <w:tcPr>
          <w:tcW w:w="5104" w:type="dxa"/>
        </w:tcPr>
        <w:p w14:paraId="1E8D3B9E" w14:textId="0F3A9C17" w:rsidR="00961C53" w:rsidRDefault="00A82F5A">
          <w:pPr>
            <w:ind w:hanging="648"/>
            <w:rPr>
              <w:b/>
            </w:rPr>
          </w:pPr>
          <w:r>
            <w:rPr>
              <w:noProof/>
            </w:rPr>
            <w:pict w14:anchorId="04F392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immagine02.jpg" style="width:34pt;height:33.65pt;visibility:visible">
                <v:imagedata r:id="rId1" o:title="immagine02"/>
              </v:shape>
            </w:pict>
          </w:r>
          <w:r w:rsidR="00961C53">
            <w:rPr>
              <w:b/>
              <w:sz w:val="28"/>
            </w:rPr>
            <w:t xml:space="preserve">    </w:t>
          </w:r>
        </w:p>
      </w:tc>
      <w:tc>
        <w:tcPr>
          <w:tcW w:w="4819" w:type="dxa"/>
          <w:gridSpan w:val="2"/>
        </w:tcPr>
        <w:p w14:paraId="2B34EA07" w14:textId="05E458BC" w:rsidR="00961C53" w:rsidRPr="004B4656" w:rsidRDefault="000B5ACB">
          <w:pPr>
            <w:spacing w:before="0"/>
            <w:ind w:left="74"/>
            <w:jc w:val="right"/>
            <w:rPr>
              <w:rFonts w:ascii="Tahoma" w:hAnsi="Tahoma"/>
              <w:i/>
              <w:sz w:val="20"/>
            </w:rPr>
          </w:pPr>
          <w:r>
            <w:rPr>
              <w:rFonts w:ascii="Tahoma" w:hAnsi="Tahoma"/>
              <w:i/>
              <w:sz w:val="20"/>
            </w:rPr>
            <w:t xml:space="preserve">28. </w:t>
          </w:r>
          <w:r w:rsidR="00961C53" w:rsidRPr="004B4656">
            <w:rPr>
              <w:rFonts w:ascii="Tahoma" w:hAnsi="Tahoma"/>
              <w:i/>
              <w:sz w:val="20"/>
            </w:rPr>
            <w:t xml:space="preserve">FTWEB – </w:t>
          </w:r>
          <w:r w:rsidR="00961C53">
            <w:rPr>
              <w:rFonts w:ascii="Tahoma" w:hAnsi="Tahoma"/>
              <w:i/>
              <w:sz w:val="20"/>
            </w:rPr>
            <w:t>Sistema Sanzionatorio</w:t>
          </w:r>
        </w:p>
        <w:p w14:paraId="2802C8EA" w14:textId="77777777" w:rsidR="00961C53" w:rsidRPr="00BF1937" w:rsidRDefault="00961C53">
          <w:pPr>
            <w:pStyle w:val="Rientrocorpodeltesto2"/>
            <w:spacing w:before="0"/>
            <w:ind w:left="72"/>
            <w:rPr>
              <w:rFonts w:ascii="Tahoma" w:hAnsi="Tahoma"/>
              <w:i/>
            </w:rPr>
          </w:pPr>
          <w:r w:rsidRPr="00BF1937">
            <w:rPr>
              <w:rFonts w:ascii="Tahoma" w:hAnsi="Tahoma"/>
              <w:i/>
            </w:rPr>
            <w:t xml:space="preserve"> Analisi Funzionale - FTWEB  rev. 0</w:t>
          </w:r>
          <w:r>
            <w:rPr>
              <w:rFonts w:ascii="Tahoma" w:hAnsi="Tahoma"/>
              <w:i/>
            </w:rPr>
            <w:t>6</w:t>
          </w:r>
          <w:r w:rsidRPr="00BF1937">
            <w:rPr>
              <w:rFonts w:ascii="Tahoma" w:hAnsi="Tahoma"/>
              <w:i/>
            </w:rPr>
            <w:t xml:space="preserve"> </w:t>
          </w:r>
        </w:p>
        <w:p w14:paraId="0DE27F98" w14:textId="77777777" w:rsidR="00961C53" w:rsidRPr="004B4656" w:rsidRDefault="00961C53">
          <w:pPr>
            <w:spacing w:before="0"/>
            <w:rPr>
              <w:rFonts w:ascii="Tahoma" w:hAnsi="Tahoma"/>
              <w:i/>
            </w:rPr>
          </w:pPr>
          <w:r w:rsidRPr="004B4656">
            <w:rPr>
              <w:rFonts w:ascii="Tahoma" w:hAnsi="Tahoma"/>
              <w:i/>
            </w:rPr>
            <w:t xml:space="preserve"> </w:t>
          </w:r>
        </w:p>
      </w:tc>
    </w:tr>
    <w:tr w:rsidR="00961C53" w14:paraId="55CA18F1" w14:textId="77777777" w:rsidTr="00385291">
      <w:trPr>
        <w:cantSplit/>
      </w:trPr>
      <w:tc>
        <w:tcPr>
          <w:tcW w:w="5104" w:type="dxa"/>
        </w:tcPr>
        <w:p w14:paraId="1B5AC05B" w14:textId="77777777" w:rsidR="00961C53" w:rsidRDefault="00961C53">
          <w:pPr>
            <w:spacing w:before="0"/>
            <w:ind w:left="72"/>
            <w:jc w:val="left"/>
            <w:rPr>
              <w:rFonts w:ascii="Tahoma" w:hAnsi="Tahoma"/>
              <w:i/>
              <w:sz w:val="20"/>
            </w:rPr>
          </w:pPr>
        </w:p>
      </w:tc>
      <w:tc>
        <w:tcPr>
          <w:tcW w:w="661" w:type="dxa"/>
        </w:tcPr>
        <w:p w14:paraId="03921DBB" w14:textId="77777777" w:rsidR="00961C53" w:rsidRPr="004B4656" w:rsidRDefault="00961C53">
          <w:pPr>
            <w:spacing w:before="0"/>
            <w:jc w:val="center"/>
            <w:rPr>
              <w:rFonts w:ascii="Tahoma" w:hAnsi="Tahoma"/>
              <w:i/>
              <w:sz w:val="20"/>
            </w:rPr>
          </w:pPr>
        </w:p>
      </w:tc>
      <w:tc>
        <w:tcPr>
          <w:tcW w:w="4158" w:type="dxa"/>
        </w:tcPr>
        <w:p w14:paraId="178B4B07" w14:textId="3260166D" w:rsidR="00961C53" w:rsidRPr="004B4656" w:rsidRDefault="000B5ACB" w:rsidP="00BE655A">
          <w:pPr>
            <w:spacing w:before="0"/>
            <w:ind w:left="120"/>
            <w:jc w:val="right"/>
            <w:rPr>
              <w:rFonts w:ascii="Tahoma" w:hAnsi="Tahoma"/>
              <w:i/>
              <w:sz w:val="20"/>
            </w:rPr>
          </w:pPr>
          <w:r w:rsidRPr="006C6422">
            <w:t xml:space="preserve">ALLEGATO II - ANALISI FUNZIONALE FTWEB </w:t>
          </w:r>
          <w:r w:rsidRPr="004B4656">
            <w:t xml:space="preserve">  </w:t>
          </w:r>
        </w:p>
      </w:tc>
    </w:tr>
  </w:tbl>
  <w:p w14:paraId="452BC7BE" w14:textId="77777777" w:rsidR="00961C53" w:rsidRDefault="00961C53">
    <w:pPr>
      <w:ind w:left="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7CA2AB" w14:textId="77777777" w:rsidR="00961C53" w:rsidRDefault="00961C53">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5AA046D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965E1494"/>
    <w:lvl w:ilvl="0">
      <w:start w:val="1"/>
      <w:numFmt w:val="decimal"/>
      <w:pStyle w:val="Titolo1"/>
      <w:lvlText w:val="%1"/>
      <w:lvlJc w:val="left"/>
      <w:pPr>
        <w:tabs>
          <w:tab w:val="num" w:pos="708"/>
        </w:tabs>
        <w:ind w:left="708" w:hanging="708"/>
      </w:pPr>
      <w:rPr>
        <w:rFonts w:cs="Times New Roman" w:hint="default"/>
      </w:rPr>
    </w:lvl>
    <w:lvl w:ilvl="1">
      <w:start w:val="1"/>
      <w:numFmt w:val="decimal"/>
      <w:pStyle w:val="Titolo2"/>
      <w:lvlText w:val="%1.%2"/>
      <w:lvlJc w:val="left"/>
      <w:pPr>
        <w:tabs>
          <w:tab w:val="num" w:pos="0"/>
        </w:tabs>
        <w:ind w:left="1416" w:hanging="708"/>
      </w:pPr>
      <w:rPr>
        <w:rFonts w:cs="Times New Roman" w:hint="default"/>
      </w:rPr>
    </w:lvl>
    <w:lvl w:ilvl="2">
      <w:start w:val="1"/>
      <w:numFmt w:val="decimal"/>
      <w:pStyle w:val="Titolo3"/>
      <w:lvlText w:val="%1.%2.%3"/>
      <w:lvlJc w:val="left"/>
      <w:pPr>
        <w:tabs>
          <w:tab w:val="num" w:pos="0"/>
        </w:tabs>
        <w:ind w:left="2124" w:hanging="708"/>
      </w:pPr>
      <w:rPr>
        <w:rFonts w:cs="Times New Roman" w:hint="default"/>
      </w:rPr>
    </w:lvl>
    <w:lvl w:ilvl="3">
      <w:start w:val="1"/>
      <w:numFmt w:val="decimal"/>
      <w:pStyle w:val="Titolo4"/>
      <w:lvlText w:val="%1.%2.%3.%4"/>
      <w:lvlJc w:val="left"/>
      <w:pPr>
        <w:tabs>
          <w:tab w:val="num" w:pos="0"/>
        </w:tabs>
        <w:ind w:left="2832" w:hanging="708"/>
      </w:pPr>
      <w:rPr>
        <w:rFonts w:cs="Times New Roman" w:hint="default"/>
      </w:rPr>
    </w:lvl>
    <w:lvl w:ilvl="4">
      <w:start w:val="1"/>
      <w:numFmt w:val="decimal"/>
      <w:pStyle w:val="Titolo5"/>
      <w:lvlText w:val="%1.%2.%3.%4.%5"/>
      <w:lvlJc w:val="left"/>
      <w:pPr>
        <w:tabs>
          <w:tab w:val="num" w:pos="0"/>
        </w:tabs>
        <w:ind w:left="3540" w:hanging="708"/>
      </w:pPr>
      <w:rPr>
        <w:rFonts w:cs="Times New Roman" w:hint="default"/>
      </w:rPr>
    </w:lvl>
    <w:lvl w:ilvl="5">
      <w:start w:val="1"/>
      <w:numFmt w:val="decimal"/>
      <w:pStyle w:val="Titolo6"/>
      <w:lvlText w:val="%1.%2.%3.%4.%5.%6"/>
      <w:lvlJc w:val="left"/>
      <w:pPr>
        <w:tabs>
          <w:tab w:val="num" w:pos="0"/>
        </w:tabs>
        <w:ind w:left="4248" w:hanging="708"/>
      </w:pPr>
      <w:rPr>
        <w:rFonts w:cs="Times New Roman" w:hint="default"/>
      </w:rPr>
    </w:lvl>
    <w:lvl w:ilvl="6">
      <w:start w:val="1"/>
      <w:numFmt w:val="decimal"/>
      <w:pStyle w:val="Titolo7"/>
      <w:lvlText w:val="%1.%2.%3.%4.%5.%6.%7"/>
      <w:lvlJc w:val="left"/>
      <w:pPr>
        <w:tabs>
          <w:tab w:val="num" w:pos="0"/>
        </w:tabs>
        <w:ind w:left="4956" w:hanging="708"/>
      </w:pPr>
      <w:rPr>
        <w:rFonts w:cs="Times New Roman" w:hint="default"/>
      </w:rPr>
    </w:lvl>
    <w:lvl w:ilvl="7">
      <w:start w:val="1"/>
      <w:numFmt w:val="decimal"/>
      <w:pStyle w:val="Titolo8"/>
      <w:lvlText w:val="%1.%2.%3.%4.%5.%6.%7.%8"/>
      <w:lvlJc w:val="left"/>
      <w:pPr>
        <w:tabs>
          <w:tab w:val="num" w:pos="0"/>
        </w:tabs>
        <w:ind w:left="5664" w:hanging="708"/>
      </w:pPr>
      <w:rPr>
        <w:rFonts w:cs="Times New Roman" w:hint="default"/>
      </w:rPr>
    </w:lvl>
    <w:lvl w:ilvl="8">
      <w:start w:val="1"/>
      <w:numFmt w:val="decimal"/>
      <w:pStyle w:val="Titolo9"/>
      <w:lvlText w:val="%1.%2.%3.%4.%5.%6.%7.%8.%9"/>
      <w:lvlJc w:val="left"/>
      <w:pPr>
        <w:tabs>
          <w:tab w:val="num" w:pos="0"/>
        </w:tabs>
        <w:ind w:left="6372" w:hanging="708"/>
      </w:pPr>
      <w:rPr>
        <w:rFonts w:cs="Times New Roman" w:hint="default"/>
      </w:rPr>
    </w:lvl>
  </w:abstractNum>
  <w:abstractNum w:abstractNumId="2" w15:restartNumberingAfterBreak="0">
    <w:nsid w:val="FFFFFFFE"/>
    <w:multiLevelType w:val="singleLevel"/>
    <w:tmpl w:val="FFFFFFFF"/>
    <w:lvl w:ilvl="0">
      <w:numFmt w:val="decimal"/>
      <w:lvlText w:val="*"/>
      <w:lvlJc w:val="left"/>
      <w:rPr>
        <w:rFonts w:cs="Times New Roman"/>
      </w:rPr>
    </w:lvl>
  </w:abstractNum>
  <w:abstractNum w:abstractNumId="3" w15:restartNumberingAfterBreak="0">
    <w:nsid w:val="09134588"/>
    <w:multiLevelType w:val="hybridMultilevel"/>
    <w:tmpl w:val="528C2D52"/>
    <w:lvl w:ilvl="0" w:tplc="0410000F">
      <w:start w:val="1"/>
      <w:numFmt w:val="decimal"/>
      <w:lvlText w:val="%1."/>
      <w:lvlJc w:val="left"/>
      <w:pPr>
        <w:tabs>
          <w:tab w:val="num" w:pos="720"/>
        </w:tabs>
        <w:ind w:left="720" w:hanging="360"/>
      </w:pPr>
      <w:rPr>
        <w:rFonts w:cs="Times New Roman"/>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097577E2"/>
    <w:multiLevelType w:val="hybridMultilevel"/>
    <w:tmpl w:val="70DC1E2A"/>
    <w:lvl w:ilvl="0" w:tplc="0410000F">
      <w:start w:val="1"/>
      <w:numFmt w:val="decimal"/>
      <w:lvlText w:val="%1."/>
      <w:lvlJc w:val="left"/>
      <w:pPr>
        <w:tabs>
          <w:tab w:val="num" w:pos="720"/>
        </w:tabs>
        <w:ind w:left="720" w:hanging="360"/>
      </w:pPr>
      <w:rPr>
        <w:rFonts w:cs="Times New Roman"/>
      </w:rPr>
    </w:lvl>
    <w:lvl w:ilvl="1" w:tplc="04100019">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0E6729FD"/>
    <w:multiLevelType w:val="hybridMultilevel"/>
    <w:tmpl w:val="22267020"/>
    <w:lvl w:ilvl="0" w:tplc="FFFFFFFF">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1756FB8"/>
    <w:multiLevelType w:val="hybridMultilevel"/>
    <w:tmpl w:val="744AD470"/>
    <w:lvl w:ilvl="0" w:tplc="FFFFFFFF">
      <w:start w:val="1"/>
      <w:numFmt w:val="bullet"/>
      <w:lvlText w:val=""/>
      <w:lvlJc w:val="left"/>
      <w:pPr>
        <w:tabs>
          <w:tab w:val="num" w:pos="721"/>
        </w:tabs>
        <w:ind w:left="721" w:hanging="360"/>
      </w:pPr>
      <w:rPr>
        <w:rFonts w:ascii="Symbol" w:hAnsi="Symbol" w:hint="default"/>
      </w:rPr>
    </w:lvl>
    <w:lvl w:ilvl="1" w:tplc="04100003" w:tentative="1">
      <w:start w:val="1"/>
      <w:numFmt w:val="bullet"/>
      <w:lvlText w:val="o"/>
      <w:lvlJc w:val="left"/>
      <w:pPr>
        <w:tabs>
          <w:tab w:val="num" w:pos="1441"/>
        </w:tabs>
        <w:ind w:left="1441" w:hanging="360"/>
      </w:pPr>
      <w:rPr>
        <w:rFonts w:ascii="Courier New" w:hAnsi="Courier New" w:hint="default"/>
      </w:rPr>
    </w:lvl>
    <w:lvl w:ilvl="2" w:tplc="04100005" w:tentative="1">
      <w:start w:val="1"/>
      <w:numFmt w:val="bullet"/>
      <w:lvlText w:val=""/>
      <w:lvlJc w:val="left"/>
      <w:pPr>
        <w:tabs>
          <w:tab w:val="num" w:pos="2161"/>
        </w:tabs>
        <w:ind w:left="2161" w:hanging="360"/>
      </w:pPr>
      <w:rPr>
        <w:rFonts w:ascii="Wingdings" w:hAnsi="Wingdings" w:hint="default"/>
      </w:rPr>
    </w:lvl>
    <w:lvl w:ilvl="3" w:tplc="04100001" w:tentative="1">
      <w:start w:val="1"/>
      <w:numFmt w:val="bullet"/>
      <w:lvlText w:val=""/>
      <w:lvlJc w:val="left"/>
      <w:pPr>
        <w:tabs>
          <w:tab w:val="num" w:pos="2881"/>
        </w:tabs>
        <w:ind w:left="2881" w:hanging="360"/>
      </w:pPr>
      <w:rPr>
        <w:rFonts w:ascii="Symbol" w:hAnsi="Symbol" w:hint="default"/>
      </w:rPr>
    </w:lvl>
    <w:lvl w:ilvl="4" w:tplc="04100003" w:tentative="1">
      <w:start w:val="1"/>
      <w:numFmt w:val="bullet"/>
      <w:lvlText w:val="o"/>
      <w:lvlJc w:val="left"/>
      <w:pPr>
        <w:tabs>
          <w:tab w:val="num" w:pos="3601"/>
        </w:tabs>
        <w:ind w:left="3601" w:hanging="360"/>
      </w:pPr>
      <w:rPr>
        <w:rFonts w:ascii="Courier New" w:hAnsi="Courier New" w:hint="default"/>
      </w:rPr>
    </w:lvl>
    <w:lvl w:ilvl="5" w:tplc="04100005" w:tentative="1">
      <w:start w:val="1"/>
      <w:numFmt w:val="bullet"/>
      <w:lvlText w:val=""/>
      <w:lvlJc w:val="left"/>
      <w:pPr>
        <w:tabs>
          <w:tab w:val="num" w:pos="4321"/>
        </w:tabs>
        <w:ind w:left="4321" w:hanging="360"/>
      </w:pPr>
      <w:rPr>
        <w:rFonts w:ascii="Wingdings" w:hAnsi="Wingdings" w:hint="default"/>
      </w:rPr>
    </w:lvl>
    <w:lvl w:ilvl="6" w:tplc="04100001" w:tentative="1">
      <w:start w:val="1"/>
      <w:numFmt w:val="bullet"/>
      <w:lvlText w:val=""/>
      <w:lvlJc w:val="left"/>
      <w:pPr>
        <w:tabs>
          <w:tab w:val="num" w:pos="5041"/>
        </w:tabs>
        <w:ind w:left="5041" w:hanging="360"/>
      </w:pPr>
      <w:rPr>
        <w:rFonts w:ascii="Symbol" w:hAnsi="Symbol" w:hint="default"/>
      </w:rPr>
    </w:lvl>
    <w:lvl w:ilvl="7" w:tplc="04100003" w:tentative="1">
      <w:start w:val="1"/>
      <w:numFmt w:val="bullet"/>
      <w:lvlText w:val="o"/>
      <w:lvlJc w:val="left"/>
      <w:pPr>
        <w:tabs>
          <w:tab w:val="num" w:pos="5761"/>
        </w:tabs>
        <w:ind w:left="5761" w:hanging="360"/>
      </w:pPr>
      <w:rPr>
        <w:rFonts w:ascii="Courier New" w:hAnsi="Courier New" w:hint="default"/>
      </w:rPr>
    </w:lvl>
    <w:lvl w:ilvl="8" w:tplc="04100005" w:tentative="1">
      <w:start w:val="1"/>
      <w:numFmt w:val="bullet"/>
      <w:lvlText w:val=""/>
      <w:lvlJc w:val="left"/>
      <w:pPr>
        <w:tabs>
          <w:tab w:val="num" w:pos="6481"/>
        </w:tabs>
        <w:ind w:left="6481" w:hanging="360"/>
      </w:pPr>
      <w:rPr>
        <w:rFonts w:ascii="Wingdings" w:hAnsi="Wingdings" w:hint="default"/>
      </w:rPr>
    </w:lvl>
  </w:abstractNum>
  <w:abstractNum w:abstractNumId="7" w15:restartNumberingAfterBreak="0">
    <w:nsid w:val="17B7090A"/>
    <w:multiLevelType w:val="hybridMultilevel"/>
    <w:tmpl w:val="BA10A1E4"/>
    <w:lvl w:ilvl="0" w:tplc="F97EDF60">
      <w:start w:val="1"/>
      <w:numFmt w:val="bullet"/>
      <w:lvlText w:val=""/>
      <w:lvlJc w:val="left"/>
      <w:pPr>
        <w:tabs>
          <w:tab w:val="num" w:pos="2160"/>
        </w:tabs>
        <w:ind w:left="2160" w:hanging="360"/>
      </w:pPr>
      <w:rPr>
        <w:rFonts w:ascii="Symbol" w:hAnsi="Symbol" w:hint="default"/>
      </w:rPr>
    </w:lvl>
    <w:lvl w:ilvl="1" w:tplc="F97EDF60">
      <w:start w:val="1"/>
      <w:numFmt w:val="bullet"/>
      <w:lvlText w:val=""/>
      <w:lvlJc w:val="left"/>
      <w:pPr>
        <w:tabs>
          <w:tab w:val="num" w:pos="2160"/>
        </w:tabs>
        <w:ind w:left="2160" w:hanging="360"/>
      </w:pPr>
      <w:rPr>
        <w:rFonts w:ascii="Symbol" w:hAnsi="Symbol" w:hint="default"/>
      </w:rPr>
    </w:lvl>
    <w:lvl w:ilvl="2" w:tplc="04100005" w:tentative="1">
      <w:start w:val="1"/>
      <w:numFmt w:val="bullet"/>
      <w:lvlText w:val=""/>
      <w:lvlJc w:val="left"/>
      <w:pPr>
        <w:tabs>
          <w:tab w:val="num" w:pos="2880"/>
        </w:tabs>
        <w:ind w:left="2880" w:hanging="360"/>
      </w:pPr>
      <w:rPr>
        <w:rFonts w:ascii="Wingdings" w:hAnsi="Wingdings" w:hint="default"/>
      </w:rPr>
    </w:lvl>
    <w:lvl w:ilvl="3" w:tplc="04100001" w:tentative="1">
      <w:start w:val="1"/>
      <w:numFmt w:val="bullet"/>
      <w:lvlText w:val=""/>
      <w:lvlJc w:val="left"/>
      <w:pPr>
        <w:tabs>
          <w:tab w:val="num" w:pos="3600"/>
        </w:tabs>
        <w:ind w:left="3600" w:hanging="360"/>
      </w:pPr>
      <w:rPr>
        <w:rFonts w:ascii="Symbol" w:hAnsi="Symbol" w:hint="default"/>
      </w:rPr>
    </w:lvl>
    <w:lvl w:ilvl="4" w:tplc="04100003" w:tentative="1">
      <w:start w:val="1"/>
      <w:numFmt w:val="bullet"/>
      <w:lvlText w:val="o"/>
      <w:lvlJc w:val="left"/>
      <w:pPr>
        <w:tabs>
          <w:tab w:val="num" w:pos="4320"/>
        </w:tabs>
        <w:ind w:left="4320" w:hanging="360"/>
      </w:pPr>
      <w:rPr>
        <w:rFonts w:ascii="Courier New" w:hAnsi="Courier New" w:hint="default"/>
      </w:rPr>
    </w:lvl>
    <w:lvl w:ilvl="5" w:tplc="04100005" w:tentative="1">
      <w:start w:val="1"/>
      <w:numFmt w:val="bullet"/>
      <w:lvlText w:val=""/>
      <w:lvlJc w:val="left"/>
      <w:pPr>
        <w:tabs>
          <w:tab w:val="num" w:pos="5040"/>
        </w:tabs>
        <w:ind w:left="5040" w:hanging="360"/>
      </w:pPr>
      <w:rPr>
        <w:rFonts w:ascii="Wingdings" w:hAnsi="Wingdings" w:hint="default"/>
      </w:rPr>
    </w:lvl>
    <w:lvl w:ilvl="6" w:tplc="04100001" w:tentative="1">
      <w:start w:val="1"/>
      <w:numFmt w:val="bullet"/>
      <w:lvlText w:val=""/>
      <w:lvlJc w:val="left"/>
      <w:pPr>
        <w:tabs>
          <w:tab w:val="num" w:pos="5760"/>
        </w:tabs>
        <w:ind w:left="5760" w:hanging="360"/>
      </w:pPr>
      <w:rPr>
        <w:rFonts w:ascii="Symbol" w:hAnsi="Symbol" w:hint="default"/>
      </w:rPr>
    </w:lvl>
    <w:lvl w:ilvl="7" w:tplc="04100003" w:tentative="1">
      <w:start w:val="1"/>
      <w:numFmt w:val="bullet"/>
      <w:lvlText w:val="o"/>
      <w:lvlJc w:val="left"/>
      <w:pPr>
        <w:tabs>
          <w:tab w:val="num" w:pos="6480"/>
        </w:tabs>
        <w:ind w:left="6480" w:hanging="360"/>
      </w:pPr>
      <w:rPr>
        <w:rFonts w:ascii="Courier New" w:hAnsi="Courier New" w:hint="default"/>
      </w:rPr>
    </w:lvl>
    <w:lvl w:ilvl="8" w:tplc="04100005"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18472086"/>
    <w:multiLevelType w:val="hybridMultilevel"/>
    <w:tmpl w:val="FB72EA06"/>
    <w:lvl w:ilvl="0" w:tplc="04100001">
      <w:start w:val="1"/>
      <w:numFmt w:val="bullet"/>
      <w:lvlText w:val=""/>
      <w:lvlJc w:val="left"/>
      <w:pPr>
        <w:ind w:left="862" w:hanging="360"/>
      </w:pPr>
      <w:rPr>
        <w:rFonts w:ascii="Symbol" w:hAnsi="Symbol" w:hint="default"/>
      </w:rPr>
    </w:lvl>
    <w:lvl w:ilvl="1" w:tplc="04100003">
      <w:start w:val="1"/>
      <w:numFmt w:val="bullet"/>
      <w:lvlText w:val="o"/>
      <w:lvlJc w:val="left"/>
      <w:pPr>
        <w:ind w:left="1582" w:hanging="360"/>
      </w:pPr>
      <w:rPr>
        <w:rFonts w:ascii="Courier New" w:hAnsi="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9" w15:restartNumberingAfterBreak="0">
    <w:nsid w:val="222D4DCB"/>
    <w:multiLevelType w:val="hybridMultilevel"/>
    <w:tmpl w:val="67F6C27A"/>
    <w:lvl w:ilvl="0" w:tplc="FFFFFFFF">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3454B26"/>
    <w:multiLevelType w:val="hybridMultilevel"/>
    <w:tmpl w:val="606ED3B6"/>
    <w:lvl w:ilvl="0" w:tplc="FFFFFFFF">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2907EE9"/>
    <w:multiLevelType w:val="multilevel"/>
    <w:tmpl w:val="9322F07C"/>
    <w:lvl w:ilvl="0">
      <w:start w:val="1"/>
      <w:numFmt w:val="decimal"/>
      <w:lvlText w:val="%1."/>
      <w:lvlJc w:val="left"/>
      <w:pPr>
        <w:tabs>
          <w:tab w:val="num" w:pos="720"/>
        </w:tabs>
        <w:ind w:left="720" w:hanging="360"/>
      </w:pPr>
      <w:rPr>
        <w:rFonts w:cs="Times New Roman"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2965304"/>
    <w:multiLevelType w:val="hybridMultilevel"/>
    <w:tmpl w:val="787800EE"/>
    <w:lvl w:ilvl="0" w:tplc="0410000F">
      <w:start w:val="1"/>
      <w:numFmt w:val="decimal"/>
      <w:lvlText w:val="%1."/>
      <w:lvlJc w:val="left"/>
      <w:pPr>
        <w:tabs>
          <w:tab w:val="num" w:pos="720"/>
        </w:tabs>
        <w:ind w:left="720" w:hanging="360"/>
      </w:pPr>
      <w:rPr>
        <w:rFonts w:cs="Times New Roman"/>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32E4204B"/>
    <w:multiLevelType w:val="hybridMultilevel"/>
    <w:tmpl w:val="2814F72E"/>
    <w:lvl w:ilvl="0" w:tplc="0410000F">
      <w:start w:val="1"/>
      <w:numFmt w:val="decimal"/>
      <w:lvlText w:val="%1."/>
      <w:lvlJc w:val="left"/>
      <w:pPr>
        <w:tabs>
          <w:tab w:val="num" w:pos="720"/>
        </w:tabs>
        <w:ind w:left="720" w:hanging="360"/>
      </w:pPr>
      <w:rPr>
        <w:rFonts w:cs="Times New Roman"/>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42503222"/>
    <w:multiLevelType w:val="hybridMultilevel"/>
    <w:tmpl w:val="0300782E"/>
    <w:lvl w:ilvl="0" w:tplc="04100019">
      <w:start w:val="1"/>
      <w:numFmt w:val="lowerLetter"/>
      <w:lvlText w:val="%1."/>
      <w:lvlJc w:val="left"/>
      <w:pPr>
        <w:tabs>
          <w:tab w:val="num" w:pos="1080"/>
        </w:tabs>
        <w:ind w:left="1080" w:hanging="360"/>
      </w:pPr>
      <w:rPr>
        <w:rFonts w:cs="Times New Roman"/>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42881869"/>
    <w:multiLevelType w:val="hybridMultilevel"/>
    <w:tmpl w:val="73981850"/>
    <w:lvl w:ilvl="0" w:tplc="FFFFFFFF">
      <w:start w:val="1"/>
      <w:numFmt w:val="bullet"/>
      <w:lvlText w:val=""/>
      <w:lvlJc w:val="left"/>
      <w:pPr>
        <w:tabs>
          <w:tab w:val="num" w:pos="1080"/>
        </w:tabs>
        <w:ind w:left="1080" w:hanging="360"/>
      </w:pPr>
      <w:rPr>
        <w:rFonts w:ascii="Symbol" w:hAnsi="Symbol" w:hint="default"/>
      </w:rPr>
    </w:lvl>
    <w:lvl w:ilvl="1" w:tplc="04100003" w:tentative="1">
      <w:start w:val="1"/>
      <w:numFmt w:val="bullet"/>
      <w:lvlText w:val="o"/>
      <w:lvlJc w:val="left"/>
      <w:pPr>
        <w:tabs>
          <w:tab w:val="num" w:pos="1800"/>
        </w:tabs>
        <w:ind w:left="1800" w:hanging="360"/>
      </w:pPr>
      <w:rPr>
        <w:rFonts w:ascii="Courier New" w:hAnsi="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42C9605E"/>
    <w:multiLevelType w:val="hybridMultilevel"/>
    <w:tmpl w:val="5DFC17D8"/>
    <w:lvl w:ilvl="0" w:tplc="FFFFFFFF">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449716B"/>
    <w:multiLevelType w:val="hybridMultilevel"/>
    <w:tmpl w:val="A8E83914"/>
    <w:lvl w:ilvl="0" w:tplc="FFFFFFFF">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56D1D44"/>
    <w:multiLevelType w:val="hybridMultilevel"/>
    <w:tmpl w:val="49CA5DD2"/>
    <w:lvl w:ilvl="0" w:tplc="0410000F">
      <w:start w:val="1"/>
      <w:numFmt w:val="decimal"/>
      <w:lvlText w:val="%1."/>
      <w:lvlJc w:val="left"/>
      <w:pPr>
        <w:tabs>
          <w:tab w:val="num" w:pos="720"/>
        </w:tabs>
        <w:ind w:left="720" w:hanging="360"/>
      </w:pPr>
      <w:rPr>
        <w:rFonts w:cs="Times New Roman"/>
      </w:rPr>
    </w:lvl>
    <w:lvl w:ilvl="1" w:tplc="04100019">
      <w:start w:val="1"/>
      <w:numFmt w:val="lowerLetter"/>
      <w:lvlText w:val="%2."/>
      <w:lvlJc w:val="left"/>
      <w:pPr>
        <w:tabs>
          <w:tab w:val="num" w:pos="1440"/>
        </w:tabs>
        <w:ind w:left="1440" w:hanging="360"/>
      </w:pPr>
      <w:rPr>
        <w:rFonts w:cs="Times New Roman"/>
      </w:rPr>
    </w:lvl>
    <w:lvl w:ilvl="2" w:tplc="0410001B">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5757778C"/>
    <w:multiLevelType w:val="hybridMultilevel"/>
    <w:tmpl w:val="F55215FC"/>
    <w:lvl w:ilvl="0" w:tplc="FFFFFFFF">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8587D57"/>
    <w:multiLevelType w:val="hybridMultilevel"/>
    <w:tmpl w:val="66F2EEB0"/>
    <w:lvl w:ilvl="0" w:tplc="0410000F">
      <w:start w:val="1"/>
      <w:numFmt w:val="decimal"/>
      <w:lvlText w:val="%1."/>
      <w:lvlJc w:val="left"/>
      <w:pPr>
        <w:tabs>
          <w:tab w:val="num" w:pos="360"/>
        </w:tabs>
        <w:ind w:left="360" w:hanging="360"/>
      </w:pPr>
      <w:rPr>
        <w:rFonts w:cs="Times New Roman"/>
      </w:rPr>
    </w:lvl>
    <w:lvl w:ilvl="1" w:tplc="04100019">
      <w:start w:val="1"/>
      <w:numFmt w:val="lowerLetter"/>
      <w:lvlText w:val="%2."/>
      <w:lvlJc w:val="left"/>
      <w:pPr>
        <w:tabs>
          <w:tab w:val="num" w:pos="1080"/>
        </w:tabs>
        <w:ind w:left="1080" w:hanging="360"/>
      </w:pPr>
      <w:rPr>
        <w:rFonts w:cs="Times New Roman"/>
      </w:rPr>
    </w:lvl>
    <w:lvl w:ilvl="2" w:tplc="0410000F">
      <w:start w:val="1"/>
      <w:numFmt w:val="decimal"/>
      <w:lvlText w:val="%3."/>
      <w:lvlJc w:val="left"/>
      <w:pPr>
        <w:tabs>
          <w:tab w:val="num" w:pos="1980"/>
        </w:tabs>
        <w:ind w:left="1980" w:hanging="360"/>
      </w:pPr>
      <w:rPr>
        <w:rFonts w:cs="Times New Roman"/>
      </w:rPr>
    </w:lvl>
    <w:lvl w:ilvl="3" w:tplc="0410000F" w:tentative="1">
      <w:start w:val="1"/>
      <w:numFmt w:val="decimal"/>
      <w:lvlText w:val="%4."/>
      <w:lvlJc w:val="left"/>
      <w:pPr>
        <w:tabs>
          <w:tab w:val="num" w:pos="2520"/>
        </w:tabs>
        <w:ind w:left="2520" w:hanging="360"/>
      </w:pPr>
      <w:rPr>
        <w:rFonts w:cs="Times New Roman"/>
      </w:rPr>
    </w:lvl>
    <w:lvl w:ilvl="4" w:tplc="04100019" w:tentative="1">
      <w:start w:val="1"/>
      <w:numFmt w:val="lowerLetter"/>
      <w:lvlText w:val="%5."/>
      <w:lvlJc w:val="left"/>
      <w:pPr>
        <w:tabs>
          <w:tab w:val="num" w:pos="3240"/>
        </w:tabs>
        <w:ind w:left="3240" w:hanging="360"/>
      </w:pPr>
      <w:rPr>
        <w:rFonts w:cs="Times New Roman"/>
      </w:rPr>
    </w:lvl>
    <w:lvl w:ilvl="5" w:tplc="0410001B" w:tentative="1">
      <w:start w:val="1"/>
      <w:numFmt w:val="lowerRoman"/>
      <w:lvlText w:val="%6."/>
      <w:lvlJc w:val="right"/>
      <w:pPr>
        <w:tabs>
          <w:tab w:val="num" w:pos="3960"/>
        </w:tabs>
        <w:ind w:left="3960" w:hanging="180"/>
      </w:pPr>
      <w:rPr>
        <w:rFonts w:cs="Times New Roman"/>
      </w:rPr>
    </w:lvl>
    <w:lvl w:ilvl="6" w:tplc="0410000F" w:tentative="1">
      <w:start w:val="1"/>
      <w:numFmt w:val="decimal"/>
      <w:lvlText w:val="%7."/>
      <w:lvlJc w:val="left"/>
      <w:pPr>
        <w:tabs>
          <w:tab w:val="num" w:pos="4680"/>
        </w:tabs>
        <w:ind w:left="4680" w:hanging="360"/>
      </w:pPr>
      <w:rPr>
        <w:rFonts w:cs="Times New Roman"/>
      </w:rPr>
    </w:lvl>
    <w:lvl w:ilvl="7" w:tplc="04100019" w:tentative="1">
      <w:start w:val="1"/>
      <w:numFmt w:val="lowerLetter"/>
      <w:lvlText w:val="%8."/>
      <w:lvlJc w:val="left"/>
      <w:pPr>
        <w:tabs>
          <w:tab w:val="num" w:pos="5400"/>
        </w:tabs>
        <w:ind w:left="5400" w:hanging="360"/>
      </w:pPr>
      <w:rPr>
        <w:rFonts w:cs="Times New Roman"/>
      </w:rPr>
    </w:lvl>
    <w:lvl w:ilvl="8" w:tplc="0410001B" w:tentative="1">
      <w:start w:val="1"/>
      <w:numFmt w:val="lowerRoman"/>
      <w:lvlText w:val="%9."/>
      <w:lvlJc w:val="right"/>
      <w:pPr>
        <w:tabs>
          <w:tab w:val="num" w:pos="6120"/>
        </w:tabs>
        <w:ind w:left="6120" w:hanging="180"/>
      </w:pPr>
      <w:rPr>
        <w:rFonts w:cs="Times New Roman"/>
      </w:rPr>
    </w:lvl>
  </w:abstractNum>
  <w:abstractNum w:abstractNumId="21" w15:restartNumberingAfterBreak="0">
    <w:nsid w:val="59444BA0"/>
    <w:multiLevelType w:val="hybridMultilevel"/>
    <w:tmpl w:val="704EF118"/>
    <w:lvl w:ilvl="0" w:tplc="AFA02544">
      <w:start w:val="1"/>
      <w:numFmt w:val="decimal"/>
      <w:lvlText w:val="%1)"/>
      <w:lvlJc w:val="left"/>
      <w:pPr>
        <w:ind w:left="750" w:hanging="390"/>
      </w:pPr>
      <w:rPr>
        <w:rFonts w:cs="Times New Roman" w:hint="default"/>
        <w:b w:val="0"/>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22" w15:restartNumberingAfterBreak="0">
    <w:nsid w:val="5E2F0E6B"/>
    <w:multiLevelType w:val="hybridMultilevel"/>
    <w:tmpl w:val="7E40EF5E"/>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lowerLetter"/>
      <w:lvlText w:val="%2."/>
      <w:lvlJc w:val="left"/>
      <w:pPr>
        <w:tabs>
          <w:tab w:val="num" w:pos="2520"/>
        </w:tabs>
        <w:ind w:left="2520" w:hanging="360"/>
      </w:pPr>
      <w:rPr>
        <w:rFonts w:cs="Times New Roman"/>
      </w:rPr>
    </w:lvl>
    <w:lvl w:ilvl="2" w:tplc="FFFFFFFF" w:tentative="1">
      <w:start w:val="1"/>
      <w:numFmt w:val="lowerRoman"/>
      <w:lvlText w:val="%3."/>
      <w:lvlJc w:val="right"/>
      <w:pPr>
        <w:tabs>
          <w:tab w:val="num" w:pos="3240"/>
        </w:tabs>
        <w:ind w:left="3240" w:hanging="180"/>
      </w:pPr>
      <w:rPr>
        <w:rFonts w:cs="Times New Roman"/>
      </w:rPr>
    </w:lvl>
    <w:lvl w:ilvl="3" w:tplc="FFFFFFFF" w:tentative="1">
      <w:start w:val="1"/>
      <w:numFmt w:val="decimal"/>
      <w:lvlText w:val="%4."/>
      <w:lvlJc w:val="left"/>
      <w:pPr>
        <w:tabs>
          <w:tab w:val="num" w:pos="3960"/>
        </w:tabs>
        <w:ind w:left="3960" w:hanging="360"/>
      </w:pPr>
      <w:rPr>
        <w:rFonts w:cs="Times New Roman"/>
      </w:rPr>
    </w:lvl>
    <w:lvl w:ilvl="4" w:tplc="FFFFFFFF" w:tentative="1">
      <w:start w:val="1"/>
      <w:numFmt w:val="lowerLetter"/>
      <w:lvlText w:val="%5."/>
      <w:lvlJc w:val="left"/>
      <w:pPr>
        <w:tabs>
          <w:tab w:val="num" w:pos="4680"/>
        </w:tabs>
        <w:ind w:left="4680" w:hanging="360"/>
      </w:pPr>
      <w:rPr>
        <w:rFonts w:cs="Times New Roman"/>
      </w:rPr>
    </w:lvl>
    <w:lvl w:ilvl="5" w:tplc="FFFFFFFF" w:tentative="1">
      <w:start w:val="1"/>
      <w:numFmt w:val="lowerRoman"/>
      <w:lvlText w:val="%6."/>
      <w:lvlJc w:val="right"/>
      <w:pPr>
        <w:tabs>
          <w:tab w:val="num" w:pos="5400"/>
        </w:tabs>
        <w:ind w:left="5400" w:hanging="180"/>
      </w:pPr>
      <w:rPr>
        <w:rFonts w:cs="Times New Roman"/>
      </w:rPr>
    </w:lvl>
    <w:lvl w:ilvl="6" w:tplc="FFFFFFFF" w:tentative="1">
      <w:start w:val="1"/>
      <w:numFmt w:val="decimal"/>
      <w:lvlText w:val="%7."/>
      <w:lvlJc w:val="left"/>
      <w:pPr>
        <w:tabs>
          <w:tab w:val="num" w:pos="6120"/>
        </w:tabs>
        <w:ind w:left="6120" w:hanging="360"/>
      </w:pPr>
      <w:rPr>
        <w:rFonts w:cs="Times New Roman"/>
      </w:rPr>
    </w:lvl>
    <w:lvl w:ilvl="7" w:tplc="FFFFFFFF" w:tentative="1">
      <w:start w:val="1"/>
      <w:numFmt w:val="lowerLetter"/>
      <w:lvlText w:val="%8."/>
      <w:lvlJc w:val="left"/>
      <w:pPr>
        <w:tabs>
          <w:tab w:val="num" w:pos="6840"/>
        </w:tabs>
        <w:ind w:left="6840" w:hanging="360"/>
      </w:pPr>
      <w:rPr>
        <w:rFonts w:cs="Times New Roman"/>
      </w:rPr>
    </w:lvl>
    <w:lvl w:ilvl="8" w:tplc="FFFFFFFF" w:tentative="1">
      <w:start w:val="1"/>
      <w:numFmt w:val="lowerRoman"/>
      <w:lvlText w:val="%9."/>
      <w:lvlJc w:val="right"/>
      <w:pPr>
        <w:tabs>
          <w:tab w:val="num" w:pos="7560"/>
        </w:tabs>
        <w:ind w:left="7560" w:hanging="180"/>
      </w:pPr>
      <w:rPr>
        <w:rFonts w:cs="Times New Roman"/>
      </w:rPr>
    </w:lvl>
  </w:abstractNum>
  <w:abstractNum w:abstractNumId="23" w15:restartNumberingAfterBreak="0">
    <w:nsid w:val="5F8A6F5A"/>
    <w:multiLevelType w:val="hybridMultilevel"/>
    <w:tmpl w:val="6F2AFE68"/>
    <w:lvl w:ilvl="0" w:tplc="0410000F">
      <w:start w:val="1"/>
      <w:numFmt w:val="decimal"/>
      <w:lvlText w:val="%1."/>
      <w:lvlJc w:val="left"/>
      <w:pPr>
        <w:tabs>
          <w:tab w:val="num" w:pos="720"/>
        </w:tabs>
        <w:ind w:left="720" w:hanging="360"/>
      </w:pPr>
      <w:rPr>
        <w:rFonts w:cs="Times New Roman" w:hint="default"/>
      </w:rPr>
    </w:lvl>
    <w:lvl w:ilvl="1" w:tplc="AE660FF4">
      <w:start w:val="1"/>
      <w:numFmt w:val="none"/>
      <w:lvlText w:val="5."/>
      <w:lvlJc w:val="left"/>
      <w:pPr>
        <w:tabs>
          <w:tab w:val="num" w:pos="1440"/>
        </w:tabs>
        <w:ind w:left="1440" w:hanging="360"/>
      </w:pPr>
      <w:rPr>
        <w:rFonts w:cs="Times New Roman"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2214FC9"/>
    <w:multiLevelType w:val="hybridMultilevel"/>
    <w:tmpl w:val="4276F4BE"/>
    <w:lvl w:ilvl="0" w:tplc="FFFFFFFF">
      <w:start w:val="1"/>
      <w:numFmt w:val="bullet"/>
      <w:lvlText w:val=""/>
      <w:lvlJc w:val="left"/>
      <w:pPr>
        <w:tabs>
          <w:tab w:val="num" w:pos="1080"/>
        </w:tabs>
        <w:ind w:left="1080" w:hanging="360"/>
      </w:pPr>
      <w:rPr>
        <w:rFonts w:ascii="Symbol" w:hAnsi="Symbol" w:hint="default"/>
      </w:rPr>
    </w:lvl>
    <w:lvl w:ilvl="1" w:tplc="F97EDF60">
      <w:start w:val="1"/>
      <w:numFmt w:val="bullet"/>
      <w:lvlText w:val=""/>
      <w:lvlJc w:val="left"/>
      <w:pPr>
        <w:tabs>
          <w:tab w:val="num" w:pos="1800"/>
        </w:tabs>
        <w:ind w:left="1800" w:hanging="360"/>
      </w:pPr>
      <w:rPr>
        <w:rFonts w:ascii="Symbol" w:hAnsi="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25" w15:restartNumberingAfterBreak="0">
    <w:nsid w:val="6241284C"/>
    <w:multiLevelType w:val="hybridMultilevel"/>
    <w:tmpl w:val="64F0CC2A"/>
    <w:lvl w:ilvl="0" w:tplc="FFFFFFFF">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A580417"/>
    <w:multiLevelType w:val="hybridMultilevel"/>
    <w:tmpl w:val="0F50F2D8"/>
    <w:lvl w:ilvl="0" w:tplc="FFFFFFFF">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B6D05B0"/>
    <w:multiLevelType w:val="hybridMultilevel"/>
    <w:tmpl w:val="A9D4D66E"/>
    <w:lvl w:ilvl="0" w:tplc="FFFFFFFF">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1"/>
  </w:num>
  <w:num w:numId="7">
    <w:abstractNumId w:val="22"/>
  </w:num>
  <w:num w:numId="8">
    <w:abstractNumId w:val="24"/>
  </w:num>
  <w:num w:numId="9">
    <w:abstractNumId w:val="2"/>
    <w:lvlOverride w:ilvl="0">
      <w:lvl w:ilvl="0">
        <w:start w:val="1"/>
        <w:numFmt w:val="bullet"/>
        <w:lvlText w:val=""/>
        <w:legacy w:legacy="1" w:legacySpace="0" w:legacyIndent="283"/>
        <w:lvlJc w:val="left"/>
        <w:pPr>
          <w:ind w:left="1723" w:hanging="283"/>
        </w:pPr>
        <w:rPr>
          <w:rFonts w:ascii="Symbol" w:hAnsi="Symbol" w:hint="default"/>
        </w:rPr>
      </w:lvl>
    </w:lvlOverride>
  </w:num>
  <w:num w:numId="10">
    <w:abstractNumId w:val="7"/>
  </w:num>
  <w:num w:numId="11">
    <w:abstractNumId w:val="8"/>
  </w:num>
  <w:num w:numId="12">
    <w:abstractNumId w:val="11"/>
  </w:num>
  <w:num w:numId="13">
    <w:abstractNumId w:val="23"/>
  </w:num>
  <w:num w:numId="14">
    <w:abstractNumId w:val="27"/>
  </w:num>
  <w:num w:numId="15">
    <w:abstractNumId w:val="5"/>
  </w:num>
  <w:num w:numId="16">
    <w:abstractNumId w:val="9"/>
  </w:num>
  <w:num w:numId="17">
    <w:abstractNumId w:val="18"/>
  </w:num>
  <w:num w:numId="18">
    <w:abstractNumId w:val="13"/>
  </w:num>
  <w:num w:numId="19">
    <w:abstractNumId w:val="17"/>
  </w:num>
  <w:num w:numId="20">
    <w:abstractNumId w:val="26"/>
  </w:num>
  <w:num w:numId="21">
    <w:abstractNumId w:val="19"/>
  </w:num>
  <w:num w:numId="22">
    <w:abstractNumId w:val="6"/>
  </w:num>
  <w:num w:numId="23">
    <w:abstractNumId w:val="20"/>
  </w:num>
  <w:num w:numId="24">
    <w:abstractNumId w:val="14"/>
  </w:num>
  <w:num w:numId="25">
    <w:abstractNumId w:val="12"/>
  </w:num>
  <w:num w:numId="26">
    <w:abstractNumId w:val="4"/>
  </w:num>
  <w:num w:numId="27">
    <w:abstractNumId w:val="3"/>
  </w:num>
  <w:num w:numId="28">
    <w:abstractNumId w:val="10"/>
  </w:num>
  <w:num w:numId="29">
    <w:abstractNumId w:val="25"/>
  </w:num>
  <w:num w:numId="30">
    <w:abstractNumId w:val="21"/>
  </w:num>
  <w:num w:numId="31">
    <w:abstractNumId w:val="16"/>
  </w:num>
  <w:num w:numId="32">
    <w:abstractNumId w:val="1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225"/>
  <w:printFractionalCharacterWidth/>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283"/>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8421B"/>
    <w:rsid w:val="000009EB"/>
    <w:rsid w:val="00003904"/>
    <w:rsid w:val="000053F9"/>
    <w:rsid w:val="000079E4"/>
    <w:rsid w:val="00010395"/>
    <w:rsid w:val="00010F13"/>
    <w:rsid w:val="00017F37"/>
    <w:rsid w:val="00021D87"/>
    <w:rsid w:val="00023051"/>
    <w:rsid w:val="0002670B"/>
    <w:rsid w:val="000305C4"/>
    <w:rsid w:val="000343F4"/>
    <w:rsid w:val="00036C84"/>
    <w:rsid w:val="00037D16"/>
    <w:rsid w:val="000414FB"/>
    <w:rsid w:val="00042F5D"/>
    <w:rsid w:val="000431FD"/>
    <w:rsid w:val="000434D4"/>
    <w:rsid w:val="000443F2"/>
    <w:rsid w:val="00050229"/>
    <w:rsid w:val="0005473F"/>
    <w:rsid w:val="00061EB7"/>
    <w:rsid w:val="00063DD6"/>
    <w:rsid w:val="000650C5"/>
    <w:rsid w:val="00065B86"/>
    <w:rsid w:val="00065B98"/>
    <w:rsid w:val="000708D1"/>
    <w:rsid w:val="00072CE1"/>
    <w:rsid w:val="00072D83"/>
    <w:rsid w:val="00073530"/>
    <w:rsid w:val="0007717B"/>
    <w:rsid w:val="000804EA"/>
    <w:rsid w:val="00080AFF"/>
    <w:rsid w:val="00081F56"/>
    <w:rsid w:val="00082124"/>
    <w:rsid w:val="0008428A"/>
    <w:rsid w:val="00084864"/>
    <w:rsid w:val="00084EC2"/>
    <w:rsid w:val="00086501"/>
    <w:rsid w:val="0008731D"/>
    <w:rsid w:val="00091661"/>
    <w:rsid w:val="00093950"/>
    <w:rsid w:val="00093B5A"/>
    <w:rsid w:val="00095438"/>
    <w:rsid w:val="00096CE9"/>
    <w:rsid w:val="00096EF8"/>
    <w:rsid w:val="00097BDF"/>
    <w:rsid w:val="000A420E"/>
    <w:rsid w:val="000A6642"/>
    <w:rsid w:val="000B04C9"/>
    <w:rsid w:val="000B07BF"/>
    <w:rsid w:val="000B1230"/>
    <w:rsid w:val="000B139D"/>
    <w:rsid w:val="000B5ACB"/>
    <w:rsid w:val="000B672C"/>
    <w:rsid w:val="000B7F7E"/>
    <w:rsid w:val="000C0F2A"/>
    <w:rsid w:val="000C2C8D"/>
    <w:rsid w:val="000C5BA1"/>
    <w:rsid w:val="000C5BD3"/>
    <w:rsid w:val="000C5FB6"/>
    <w:rsid w:val="000D1CC3"/>
    <w:rsid w:val="000D23DA"/>
    <w:rsid w:val="000D2A83"/>
    <w:rsid w:val="000D3069"/>
    <w:rsid w:val="000D4790"/>
    <w:rsid w:val="000D5A2B"/>
    <w:rsid w:val="000D7223"/>
    <w:rsid w:val="000D73ED"/>
    <w:rsid w:val="000D783B"/>
    <w:rsid w:val="000E0A58"/>
    <w:rsid w:val="000E2865"/>
    <w:rsid w:val="000E529E"/>
    <w:rsid w:val="000E62D6"/>
    <w:rsid w:val="000F1985"/>
    <w:rsid w:val="000F6188"/>
    <w:rsid w:val="000F7E8B"/>
    <w:rsid w:val="0010354B"/>
    <w:rsid w:val="00104DE0"/>
    <w:rsid w:val="00106636"/>
    <w:rsid w:val="00106BFF"/>
    <w:rsid w:val="001071B1"/>
    <w:rsid w:val="001154F1"/>
    <w:rsid w:val="00115C39"/>
    <w:rsid w:val="001165E7"/>
    <w:rsid w:val="00117224"/>
    <w:rsid w:val="00120C36"/>
    <w:rsid w:val="001210E8"/>
    <w:rsid w:val="001234BB"/>
    <w:rsid w:val="001251F2"/>
    <w:rsid w:val="00131FDD"/>
    <w:rsid w:val="00134034"/>
    <w:rsid w:val="00134ADE"/>
    <w:rsid w:val="00137CF1"/>
    <w:rsid w:val="0014381C"/>
    <w:rsid w:val="00144EC7"/>
    <w:rsid w:val="0015035E"/>
    <w:rsid w:val="00156CCD"/>
    <w:rsid w:val="00161024"/>
    <w:rsid w:val="001618E8"/>
    <w:rsid w:val="00161EBB"/>
    <w:rsid w:val="00164155"/>
    <w:rsid w:val="0016584A"/>
    <w:rsid w:val="00166F70"/>
    <w:rsid w:val="0017389F"/>
    <w:rsid w:val="00175BBB"/>
    <w:rsid w:val="00182E45"/>
    <w:rsid w:val="0018361A"/>
    <w:rsid w:val="00185927"/>
    <w:rsid w:val="00187E68"/>
    <w:rsid w:val="00190FCD"/>
    <w:rsid w:val="001A15B3"/>
    <w:rsid w:val="001A22AE"/>
    <w:rsid w:val="001A6C51"/>
    <w:rsid w:val="001B1E6A"/>
    <w:rsid w:val="001B22F7"/>
    <w:rsid w:val="001B3653"/>
    <w:rsid w:val="001B4088"/>
    <w:rsid w:val="001B5540"/>
    <w:rsid w:val="001B688E"/>
    <w:rsid w:val="001C1BF2"/>
    <w:rsid w:val="001C467E"/>
    <w:rsid w:val="001D04F7"/>
    <w:rsid w:val="001D4D8C"/>
    <w:rsid w:val="001D4D9C"/>
    <w:rsid w:val="001D7897"/>
    <w:rsid w:val="001E0FD1"/>
    <w:rsid w:val="001E48D5"/>
    <w:rsid w:val="001F06D8"/>
    <w:rsid w:val="001F1B6B"/>
    <w:rsid w:val="001F28F3"/>
    <w:rsid w:val="001F2E72"/>
    <w:rsid w:val="001F302B"/>
    <w:rsid w:val="001F5916"/>
    <w:rsid w:val="001F6782"/>
    <w:rsid w:val="001F6C4C"/>
    <w:rsid w:val="00200514"/>
    <w:rsid w:val="002045CC"/>
    <w:rsid w:val="00204B6A"/>
    <w:rsid w:val="00205434"/>
    <w:rsid w:val="0020625F"/>
    <w:rsid w:val="00206F9D"/>
    <w:rsid w:val="002100BD"/>
    <w:rsid w:val="0021034B"/>
    <w:rsid w:val="002104A4"/>
    <w:rsid w:val="002146DE"/>
    <w:rsid w:val="0021614D"/>
    <w:rsid w:val="002168DC"/>
    <w:rsid w:val="00216BA7"/>
    <w:rsid w:val="00221246"/>
    <w:rsid w:val="0022254A"/>
    <w:rsid w:val="00223542"/>
    <w:rsid w:val="0022513A"/>
    <w:rsid w:val="0023045C"/>
    <w:rsid w:val="002311FA"/>
    <w:rsid w:val="00232315"/>
    <w:rsid w:val="002420A2"/>
    <w:rsid w:val="0024232C"/>
    <w:rsid w:val="00244A68"/>
    <w:rsid w:val="00247FBD"/>
    <w:rsid w:val="00250CD0"/>
    <w:rsid w:val="00251134"/>
    <w:rsid w:val="00255FF0"/>
    <w:rsid w:val="002610F2"/>
    <w:rsid w:val="00261699"/>
    <w:rsid w:val="00261808"/>
    <w:rsid w:val="002620A6"/>
    <w:rsid w:val="002653C3"/>
    <w:rsid w:val="00266AD6"/>
    <w:rsid w:val="002677DD"/>
    <w:rsid w:val="00272A3C"/>
    <w:rsid w:val="002745CD"/>
    <w:rsid w:val="0027573B"/>
    <w:rsid w:val="002801B8"/>
    <w:rsid w:val="00282BB2"/>
    <w:rsid w:val="00283747"/>
    <w:rsid w:val="00286C16"/>
    <w:rsid w:val="00286C62"/>
    <w:rsid w:val="00290BEF"/>
    <w:rsid w:val="00291F93"/>
    <w:rsid w:val="00292221"/>
    <w:rsid w:val="00292747"/>
    <w:rsid w:val="00293BCE"/>
    <w:rsid w:val="00297A28"/>
    <w:rsid w:val="002A069C"/>
    <w:rsid w:val="002A2460"/>
    <w:rsid w:val="002A3E85"/>
    <w:rsid w:val="002A605B"/>
    <w:rsid w:val="002A64CA"/>
    <w:rsid w:val="002B2AB2"/>
    <w:rsid w:val="002B32BB"/>
    <w:rsid w:val="002B4566"/>
    <w:rsid w:val="002B6444"/>
    <w:rsid w:val="002B74D5"/>
    <w:rsid w:val="002B78C6"/>
    <w:rsid w:val="002B7912"/>
    <w:rsid w:val="002B7AB1"/>
    <w:rsid w:val="002C11ED"/>
    <w:rsid w:val="002C3B93"/>
    <w:rsid w:val="002C5B26"/>
    <w:rsid w:val="002C5CBB"/>
    <w:rsid w:val="002C634B"/>
    <w:rsid w:val="002C69D9"/>
    <w:rsid w:val="002C6AC9"/>
    <w:rsid w:val="002D0B77"/>
    <w:rsid w:val="002D12F1"/>
    <w:rsid w:val="002D3FAD"/>
    <w:rsid w:val="002D44E9"/>
    <w:rsid w:val="002D4CA6"/>
    <w:rsid w:val="002D5100"/>
    <w:rsid w:val="002E0756"/>
    <w:rsid w:val="002E46DF"/>
    <w:rsid w:val="002E4E42"/>
    <w:rsid w:val="002E624C"/>
    <w:rsid w:val="002E67A0"/>
    <w:rsid w:val="002E6ADA"/>
    <w:rsid w:val="002F0F07"/>
    <w:rsid w:val="002F1179"/>
    <w:rsid w:val="002F1DC2"/>
    <w:rsid w:val="002F3006"/>
    <w:rsid w:val="00301E9A"/>
    <w:rsid w:val="003032A4"/>
    <w:rsid w:val="00304EE0"/>
    <w:rsid w:val="0030625C"/>
    <w:rsid w:val="00307641"/>
    <w:rsid w:val="00307B8E"/>
    <w:rsid w:val="0031309F"/>
    <w:rsid w:val="00316082"/>
    <w:rsid w:val="003160A8"/>
    <w:rsid w:val="00317ABC"/>
    <w:rsid w:val="00320794"/>
    <w:rsid w:val="00321848"/>
    <w:rsid w:val="003232BE"/>
    <w:rsid w:val="0032440A"/>
    <w:rsid w:val="00325118"/>
    <w:rsid w:val="003309D9"/>
    <w:rsid w:val="00331590"/>
    <w:rsid w:val="003317AA"/>
    <w:rsid w:val="0033364E"/>
    <w:rsid w:val="00340BBC"/>
    <w:rsid w:val="00342AF2"/>
    <w:rsid w:val="00342DF6"/>
    <w:rsid w:val="0034414D"/>
    <w:rsid w:val="0034721C"/>
    <w:rsid w:val="003527F0"/>
    <w:rsid w:val="00357E8E"/>
    <w:rsid w:val="0036008D"/>
    <w:rsid w:val="00361AC6"/>
    <w:rsid w:val="00362957"/>
    <w:rsid w:val="00363C9E"/>
    <w:rsid w:val="00365592"/>
    <w:rsid w:val="00367E60"/>
    <w:rsid w:val="003701B2"/>
    <w:rsid w:val="003717FC"/>
    <w:rsid w:val="00373FEA"/>
    <w:rsid w:val="0037590B"/>
    <w:rsid w:val="0037623A"/>
    <w:rsid w:val="003764BE"/>
    <w:rsid w:val="003822DD"/>
    <w:rsid w:val="0038234F"/>
    <w:rsid w:val="00383E41"/>
    <w:rsid w:val="00385291"/>
    <w:rsid w:val="003940A9"/>
    <w:rsid w:val="00394564"/>
    <w:rsid w:val="0039523E"/>
    <w:rsid w:val="00395B06"/>
    <w:rsid w:val="00397757"/>
    <w:rsid w:val="003A077F"/>
    <w:rsid w:val="003A4056"/>
    <w:rsid w:val="003A45C5"/>
    <w:rsid w:val="003A5301"/>
    <w:rsid w:val="003B36DA"/>
    <w:rsid w:val="003B5AAE"/>
    <w:rsid w:val="003B6CBE"/>
    <w:rsid w:val="003B72DE"/>
    <w:rsid w:val="003B7E67"/>
    <w:rsid w:val="003C0F3B"/>
    <w:rsid w:val="003C17D3"/>
    <w:rsid w:val="003C515D"/>
    <w:rsid w:val="003C70C0"/>
    <w:rsid w:val="003C79BB"/>
    <w:rsid w:val="003D043D"/>
    <w:rsid w:val="003D1238"/>
    <w:rsid w:val="003D4BF1"/>
    <w:rsid w:val="003D5A0E"/>
    <w:rsid w:val="003D7950"/>
    <w:rsid w:val="003E16A3"/>
    <w:rsid w:val="003E30D7"/>
    <w:rsid w:val="003E395E"/>
    <w:rsid w:val="003E3EC4"/>
    <w:rsid w:val="003E4A3C"/>
    <w:rsid w:val="003E541C"/>
    <w:rsid w:val="003E58C1"/>
    <w:rsid w:val="003E7481"/>
    <w:rsid w:val="003E7FC4"/>
    <w:rsid w:val="003F0567"/>
    <w:rsid w:val="003F2A49"/>
    <w:rsid w:val="003F5824"/>
    <w:rsid w:val="003F7A48"/>
    <w:rsid w:val="00402CA1"/>
    <w:rsid w:val="0040315A"/>
    <w:rsid w:val="004035B5"/>
    <w:rsid w:val="00403C35"/>
    <w:rsid w:val="00410383"/>
    <w:rsid w:val="00411B8C"/>
    <w:rsid w:val="004126DA"/>
    <w:rsid w:val="00413217"/>
    <w:rsid w:val="004166FC"/>
    <w:rsid w:val="00421ECA"/>
    <w:rsid w:val="004225EE"/>
    <w:rsid w:val="00422832"/>
    <w:rsid w:val="00423081"/>
    <w:rsid w:val="004263DB"/>
    <w:rsid w:val="00426589"/>
    <w:rsid w:val="00426B78"/>
    <w:rsid w:val="004271B9"/>
    <w:rsid w:val="00427630"/>
    <w:rsid w:val="00427CA9"/>
    <w:rsid w:val="00430D4E"/>
    <w:rsid w:val="00432E71"/>
    <w:rsid w:val="004335CE"/>
    <w:rsid w:val="00435EA2"/>
    <w:rsid w:val="00436CC5"/>
    <w:rsid w:val="00443418"/>
    <w:rsid w:val="0044436B"/>
    <w:rsid w:val="004506E3"/>
    <w:rsid w:val="00451AC6"/>
    <w:rsid w:val="004523EB"/>
    <w:rsid w:val="00452E67"/>
    <w:rsid w:val="004542E2"/>
    <w:rsid w:val="00454762"/>
    <w:rsid w:val="00457167"/>
    <w:rsid w:val="004616EF"/>
    <w:rsid w:val="00461730"/>
    <w:rsid w:val="00465BA3"/>
    <w:rsid w:val="00465CE8"/>
    <w:rsid w:val="00467432"/>
    <w:rsid w:val="00473C32"/>
    <w:rsid w:val="00474889"/>
    <w:rsid w:val="004801E7"/>
    <w:rsid w:val="00480C8F"/>
    <w:rsid w:val="00481B85"/>
    <w:rsid w:val="00481C65"/>
    <w:rsid w:val="00481E46"/>
    <w:rsid w:val="00486482"/>
    <w:rsid w:val="00491FAE"/>
    <w:rsid w:val="00492698"/>
    <w:rsid w:val="004943EA"/>
    <w:rsid w:val="00495F15"/>
    <w:rsid w:val="00496F7F"/>
    <w:rsid w:val="00497AE1"/>
    <w:rsid w:val="004A0BA3"/>
    <w:rsid w:val="004A0C31"/>
    <w:rsid w:val="004A1D69"/>
    <w:rsid w:val="004A3C15"/>
    <w:rsid w:val="004A425A"/>
    <w:rsid w:val="004A5E6B"/>
    <w:rsid w:val="004B070C"/>
    <w:rsid w:val="004B1666"/>
    <w:rsid w:val="004B1F95"/>
    <w:rsid w:val="004B20F5"/>
    <w:rsid w:val="004B3775"/>
    <w:rsid w:val="004B4656"/>
    <w:rsid w:val="004C0200"/>
    <w:rsid w:val="004C1856"/>
    <w:rsid w:val="004C20F7"/>
    <w:rsid w:val="004C4A9C"/>
    <w:rsid w:val="004D13A7"/>
    <w:rsid w:val="004D1929"/>
    <w:rsid w:val="004D4D70"/>
    <w:rsid w:val="004D711A"/>
    <w:rsid w:val="004D7ECF"/>
    <w:rsid w:val="004E6577"/>
    <w:rsid w:val="004E68A6"/>
    <w:rsid w:val="004E7F6A"/>
    <w:rsid w:val="004E7FCB"/>
    <w:rsid w:val="004F1510"/>
    <w:rsid w:val="004F1FAA"/>
    <w:rsid w:val="004F34AB"/>
    <w:rsid w:val="004F4F92"/>
    <w:rsid w:val="005016A4"/>
    <w:rsid w:val="00504985"/>
    <w:rsid w:val="00505EF7"/>
    <w:rsid w:val="0050660F"/>
    <w:rsid w:val="005113FB"/>
    <w:rsid w:val="00514615"/>
    <w:rsid w:val="00530217"/>
    <w:rsid w:val="005337F7"/>
    <w:rsid w:val="005360E1"/>
    <w:rsid w:val="0053733E"/>
    <w:rsid w:val="005377A1"/>
    <w:rsid w:val="00541DA8"/>
    <w:rsid w:val="00542130"/>
    <w:rsid w:val="00544EC4"/>
    <w:rsid w:val="00546AF4"/>
    <w:rsid w:val="005478FD"/>
    <w:rsid w:val="005500E3"/>
    <w:rsid w:val="0055641D"/>
    <w:rsid w:val="00557378"/>
    <w:rsid w:val="00560A6F"/>
    <w:rsid w:val="005620A3"/>
    <w:rsid w:val="005621B4"/>
    <w:rsid w:val="00562E49"/>
    <w:rsid w:val="00564D79"/>
    <w:rsid w:val="00565F18"/>
    <w:rsid w:val="005675FF"/>
    <w:rsid w:val="005755FC"/>
    <w:rsid w:val="00575F28"/>
    <w:rsid w:val="00576183"/>
    <w:rsid w:val="005765FF"/>
    <w:rsid w:val="00576736"/>
    <w:rsid w:val="0058017A"/>
    <w:rsid w:val="00580207"/>
    <w:rsid w:val="00580C10"/>
    <w:rsid w:val="00583CCD"/>
    <w:rsid w:val="00583E3F"/>
    <w:rsid w:val="005848F7"/>
    <w:rsid w:val="00585F17"/>
    <w:rsid w:val="00586706"/>
    <w:rsid w:val="005879CC"/>
    <w:rsid w:val="005904A1"/>
    <w:rsid w:val="005946AB"/>
    <w:rsid w:val="00595C63"/>
    <w:rsid w:val="005972A1"/>
    <w:rsid w:val="00597EA8"/>
    <w:rsid w:val="005A2C5E"/>
    <w:rsid w:val="005A3118"/>
    <w:rsid w:val="005A32AB"/>
    <w:rsid w:val="005A608D"/>
    <w:rsid w:val="005A7B74"/>
    <w:rsid w:val="005B0693"/>
    <w:rsid w:val="005B1079"/>
    <w:rsid w:val="005B5CB8"/>
    <w:rsid w:val="005C0DDD"/>
    <w:rsid w:val="005C2CA1"/>
    <w:rsid w:val="005D0292"/>
    <w:rsid w:val="005D1229"/>
    <w:rsid w:val="005D213E"/>
    <w:rsid w:val="005D2C4A"/>
    <w:rsid w:val="005D2E5E"/>
    <w:rsid w:val="005D5394"/>
    <w:rsid w:val="005D66BB"/>
    <w:rsid w:val="005D66E6"/>
    <w:rsid w:val="005D787E"/>
    <w:rsid w:val="005E0BD0"/>
    <w:rsid w:val="005E1B8E"/>
    <w:rsid w:val="005E6EBA"/>
    <w:rsid w:val="005F076B"/>
    <w:rsid w:val="005F349C"/>
    <w:rsid w:val="005F3DC3"/>
    <w:rsid w:val="005F5C78"/>
    <w:rsid w:val="00606297"/>
    <w:rsid w:val="00606C92"/>
    <w:rsid w:val="00610F13"/>
    <w:rsid w:val="0061278B"/>
    <w:rsid w:val="006135F6"/>
    <w:rsid w:val="006202C4"/>
    <w:rsid w:val="00621814"/>
    <w:rsid w:val="006218B2"/>
    <w:rsid w:val="0062411F"/>
    <w:rsid w:val="006251F2"/>
    <w:rsid w:val="006259B7"/>
    <w:rsid w:val="006279ED"/>
    <w:rsid w:val="00630F34"/>
    <w:rsid w:val="0063158E"/>
    <w:rsid w:val="0063256A"/>
    <w:rsid w:val="00632C78"/>
    <w:rsid w:val="00633D70"/>
    <w:rsid w:val="006349D4"/>
    <w:rsid w:val="00634C5B"/>
    <w:rsid w:val="00635600"/>
    <w:rsid w:val="00636516"/>
    <w:rsid w:val="00640FE8"/>
    <w:rsid w:val="006438B9"/>
    <w:rsid w:val="00645BAA"/>
    <w:rsid w:val="00646E22"/>
    <w:rsid w:val="00651A8A"/>
    <w:rsid w:val="006535B4"/>
    <w:rsid w:val="00654024"/>
    <w:rsid w:val="006558EF"/>
    <w:rsid w:val="00656C48"/>
    <w:rsid w:val="00664E55"/>
    <w:rsid w:val="00666779"/>
    <w:rsid w:val="00667FD6"/>
    <w:rsid w:val="00670B76"/>
    <w:rsid w:val="00672721"/>
    <w:rsid w:val="00676A7B"/>
    <w:rsid w:val="006776C9"/>
    <w:rsid w:val="00680D0A"/>
    <w:rsid w:val="0068114F"/>
    <w:rsid w:val="00686653"/>
    <w:rsid w:val="00686D20"/>
    <w:rsid w:val="00687061"/>
    <w:rsid w:val="00687509"/>
    <w:rsid w:val="00697728"/>
    <w:rsid w:val="0069772B"/>
    <w:rsid w:val="006A0587"/>
    <w:rsid w:val="006A1579"/>
    <w:rsid w:val="006A2379"/>
    <w:rsid w:val="006A5241"/>
    <w:rsid w:val="006A607B"/>
    <w:rsid w:val="006A6C5A"/>
    <w:rsid w:val="006A78A0"/>
    <w:rsid w:val="006A794E"/>
    <w:rsid w:val="006B08FF"/>
    <w:rsid w:val="006B101B"/>
    <w:rsid w:val="006B24B1"/>
    <w:rsid w:val="006B276C"/>
    <w:rsid w:val="006B3EDE"/>
    <w:rsid w:val="006B4179"/>
    <w:rsid w:val="006B6307"/>
    <w:rsid w:val="006C0C06"/>
    <w:rsid w:val="006C11C9"/>
    <w:rsid w:val="006C335B"/>
    <w:rsid w:val="006C3C8E"/>
    <w:rsid w:val="006C46EB"/>
    <w:rsid w:val="006C6B9A"/>
    <w:rsid w:val="006D4251"/>
    <w:rsid w:val="006D6BD2"/>
    <w:rsid w:val="006D6C63"/>
    <w:rsid w:val="006E039C"/>
    <w:rsid w:val="006E0452"/>
    <w:rsid w:val="006E2479"/>
    <w:rsid w:val="006E24BE"/>
    <w:rsid w:val="006E2F87"/>
    <w:rsid w:val="006E4122"/>
    <w:rsid w:val="006E5AF6"/>
    <w:rsid w:val="006E669B"/>
    <w:rsid w:val="006E7C95"/>
    <w:rsid w:val="006F1FF2"/>
    <w:rsid w:val="006F2DB3"/>
    <w:rsid w:val="006F367D"/>
    <w:rsid w:val="006F3F1A"/>
    <w:rsid w:val="006F69A8"/>
    <w:rsid w:val="006F7E0B"/>
    <w:rsid w:val="00703F5B"/>
    <w:rsid w:val="00705D0C"/>
    <w:rsid w:val="007060EB"/>
    <w:rsid w:val="00706954"/>
    <w:rsid w:val="00706C58"/>
    <w:rsid w:val="0070704D"/>
    <w:rsid w:val="00707B45"/>
    <w:rsid w:val="007113EB"/>
    <w:rsid w:val="00712178"/>
    <w:rsid w:val="00714004"/>
    <w:rsid w:val="00714690"/>
    <w:rsid w:val="00716F15"/>
    <w:rsid w:val="00720A8A"/>
    <w:rsid w:val="007232BC"/>
    <w:rsid w:val="00723D3B"/>
    <w:rsid w:val="00723D44"/>
    <w:rsid w:val="00725666"/>
    <w:rsid w:val="007268E3"/>
    <w:rsid w:val="00740422"/>
    <w:rsid w:val="0074054D"/>
    <w:rsid w:val="00741192"/>
    <w:rsid w:val="0074146E"/>
    <w:rsid w:val="007421CB"/>
    <w:rsid w:val="00743CE0"/>
    <w:rsid w:val="00743DC2"/>
    <w:rsid w:val="00743E3C"/>
    <w:rsid w:val="007440C4"/>
    <w:rsid w:val="007469B7"/>
    <w:rsid w:val="00747D53"/>
    <w:rsid w:val="0075131C"/>
    <w:rsid w:val="00754FA7"/>
    <w:rsid w:val="007561C2"/>
    <w:rsid w:val="007611C6"/>
    <w:rsid w:val="00762B3C"/>
    <w:rsid w:val="007672A6"/>
    <w:rsid w:val="00767435"/>
    <w:rsid w:val="00770261"/>
    <w:rsid w:val="00771EA9"/>
    <w:rsid w:val="00771FE4"/>
    <w:rsid w:val="00772FB1"/>
    <w:rsid w:val="00775773"/>
    <w:rsid w:val="00781839"/>
    <w:rsid w:val="00781AB2"/>
    <w:rsid w:val="0078215E"/>
    <w:rsid w:val="0078257B"/>
    <w:rsid w:val="00783570"/>
    <w:rsid w:val="007853A9"/>
    <w:rsid w:val="00785764"/>
    <w:rsid w:val="00787917"/>
    <w:rsid w:val="00790C94"/>
    <w:rsid w:val="00796EF8"/>
    <w:rsid w:val="007A25B4"/>
    <w:rsid w:val="007A3197"/>
    <w:rsid w:val="007A3A68"/>
    <w:rsid w:val="007B1121"/>
    <w:rsid w:val="007B3BCC"/>
    <w:rsid w:val="007B6D90"/>
    <w:rsid w:val="007C0769"/>
    <w:rsid w:val="007C6428"/>
    <w:rsid w:val="007D1BC9"/>
    <w:rsid w:val="007D3A40"/>
    <w:rsid w:val="007D3E37"/>
    <w:rsid w:val="007D487C"/>
    <w:rsid w:val="007D4CEC"/>
    <w:rsid w:val="007D5BD3"/>
    <w:rsid w:val="007E234A"/>
    <w:rsid w:val="007E346C"/>
    <w:rsid w:val="007E3963"/>
    <w:rsid w:val="007E5F5D"/>
    <w:rsid w:val="007E6A3D"/>
    <w:rsid w:val="007F137A"/>
    <w:rsid w:val="007F19FE"/>
    <w:rsid w:val="007F3115"/>
    <w:rsid w:val="007F4ADA"/>
    <w:rsid w:val="007F738D"/>
    <w:rsid w:val="007F77A5"/>
    <w:rsid w:val="00801361"/>
    <w:rsid w:val="008015C4"/>
    <w:rsid w:val="00802ED0"/>
    <w:rsid w:val="00803E84"/>
    <w:rsid w:val="008040BB"/>
    <w:rsid w:val="0080523E"/>
    <w:rsid w:val="00805A27"/>
    <w:rsid w:val="00806AB3"/>
    <w:rsid w:val="00807C30"/>
    <w:rsid w:val="00810518"/>
    <w:rsid w:val="00812442"/>
    <w:rsid w:val="00813AB6"/>
    <w:rsid w:val="00821743"/>
    <w:rsid w:val="008219C1"/>
    <w:rsid w:val="00821E1C"/>
    <w:rsid w:val="00825BAD"/>
    <w:rsid w:val="0082610D"/>
    <w:rsid w:val="00826642"/>
    <w:rsid w:val="0083141C"/>
    <w:rsid w:val="00831537"/>
    <w:rsid w:val="00832FAC"/>
    <w:rsid w:val="008362E2"/>
    <w:rsid w:val="00840AEA"/>
    <w:rsid w:val="00841F47"/>
    <w:rsid w:val="008447E4"/>
    <w:rsid w:val="0084524B"/>
    <w:rsid w:val="008464CA"/>
    <w:rsid w:val="00846A67"/>
    <w:rsid w:val="00847201"/>
    <w:rsid w:val="008512D5"/>
    <w:rsid w:val="00852481"/>
    <w:rsid w:val="008536D9"/>
    <w:rsid w:val="00853F9A"/>
    <w:rsid w:val="0085434C"/>
    <w:rsid w:val="00854AFD"/>
    <w:rsid w:val="00855848"/>
    <w:rsid w:val="008568C4"/>
    <w:rsid w:val="008570DC"/>
    <w:rsid w:val="0086301B"/>
    <w:rsid w:val="008653F0"/>
    <w:rsid w:val="0086640F"/>
    <w:rsid w:val="00867707"/>
    <w:rsid w:val="00872441"/>
    <w:rsid w:val="0087260A"/>
    <w:rsid w:val="00875E8F"/>
    <w:rsid w:val="008762C2"/>
    <w:rsid w:val="008763EE"/>
    <w:rsid w:val="00876D57"/>
    <w:rsid w:val="00882788"/>
    <w:rsid w:val="00882DF7"/>
    <w:rsid w:val="008831B5"/>
    <w:rsid w:val="00884EA8"/>
    <w:rsid w:val="008864AA"/>
    <w:rsid w:val="00886E3D"/>
    <w:rsid w:val="00887E9F"/>
    <w:rsid w:val="008931D8"/>
    <w:rsid w:val="008940A6"/>
    <w:rsid w:val="00894A8D"/>
    <w:rsid w:val="00896C50"/>
    <w:rsid w:val="00897B10"/>
    <w:rsid w:val="008A02FF"/>
    <w:rsid w:val="008A1DC5"/>
    <w:rsid w:val="008A4AA8"/>
    <w:rsid w:val="008A6D8C"/>
    <w:rsid w:val="008A7100"/>
    <w:rsid w:val="008A7E6D"/>
    <w:rsid w:val="008B090B"/>
    <w:rsid w:val="008B18C3"/>
    <w:rsid w:val="008B2BC5"/>
    <w:rsid w:val="008B4AD8"/>
    <w:rsid w:val="008B4CF7"/>
    <w:rsid w:val="008B568E"/>
    <w:rsid w:val="008B5D64"/>
    <w:rsid w:val="008C1ADA"/>
    <w:rsid w:val="008C2771"/>
    <w:rsid w:val="008C2E7D"/>
    <w:rsid w:val="008C4247"/>
    <w:rsid w:val="008C59B3"/>
    <w:rsid w:val="008D1963"/>
    <w:rsid w:val="008D3166"/>
    <w:rsid w:val="008D3983"/>
    <w:rsid w:val="008D39E3"/>
    <w:rsid w:val="008D5A3A"/>
    <w:rsid w:val="008D63E7"/>
    <w:rsid w:val="008D6619"/>
    <w:rsid w:val="008D6C45"/>
    <w:rsid w:val="008E0823"/>
    <w:rsid w:val="008E0E9F"/>
    <w:rsid w:val="008E1C5E"/>
    <w:rsid w:val="008E5F9F"/>
    <w:rsid w:val="008F3417"/>
    <w:rsid w:val="008F5C0B"/>
    <w:rsid w:val="008F7DA7"/>
    <w:rsid w:val="00901385"/>
    <w:rsid w:val="00904FD3"/>
    <w:rsid w:val="009059EE"/>
    <w:rsid w:val="00906EE6"/>
    <w:rsid w:val="00911CD7"/>
    <w:rsid w:val="0091244D"/>
    <w:rsid w:val="00913D2F"/>
    <w:rsid w:val="00921B9C"/>
    <w:rsid w:val="00923E55"/>
    <w:rsid w:val="0092697F"/>
    <w:rsid w:val="00927986"/>
    <w:rsid w:val="009342E6"/>
    <w:rsid w:val="0093465A"/>
    <w:rsid w:val="009371A7"/>
    <w:rsid w:val="0094001B"/>
    <w:rsid w:val="00942D75"/>
    <w:rsid w:val="00945140"/>
    <w:rsid w:val="00945CCE"/>
    <w:rsid w:val="009460B2"/>
    <w:rsid w:val="0094670D"/>
    <w:rsid w:val="00950EDB"/>
    <w:rsid w:val="00953E38"/>
    <w:rsid w:val="00955932"/>
    <w:rsid w:val="0095601F"/>
    <w:rsid w:val="00961C53"/>
    <w:rsid w:val="00964138"/>
    <w:rsid w:val="00964597"/>
    <w:rsid w:val="009645E5"/>
    <w:rsid w:val="00965E8C"/>
    <w:rsid w:val="00967577"/>
    <w:rsid w:val="00973E8D"/>
    <w:rsid w:val="0097584D"/>
    <w:rsid w:val="00975AEB"/>
    <w:rsid w:val="00982225"/>
    <w:rsid w:val="009835AE"/>
    <w:rsid w:val="0098395A"/>
    <w:rsid w:val="00983BFC"/>
    <w:rsid w:val="00985276"/>
    <w:rsid w:val="0099033E"/>
    <w:rsid w:val="00991A53"/>
    <w:rsid w:val="00992EFE"/>
    <w:rsid w:val="00993CB7"/>
    <w:rsid w:val="00994C4E"/>
    <w:rsid w:val="00995B86"/>
    <w:rsid w:val="009A0266"/>
    <w:rsid w:val="009A04BA"/>
    <w:rsid w:val="009A30E0"/>
    <w:rsid w:val="009A39D2"/>
    <w:rsid w:val="009A6B12"/>
    <w:rsid w:val="009A78A3"/>
    <w:rsid w:val="009A7B18"/>
    <w:rsid w:val="009B24C4"/>
    <w:rsid w:val="009B3012"/>
    <w:rsid w:val="009B70B7"/>
    <w:rsid w:val="009C0AB1"/>
    <w:rsid w:val="009C0D0B"/>
    <w:rsid w:val="009C195E"/>
    <w:rsid w:val="009C651F"/>
    <w:rsid w:val="009C7838"/>
    <w:rsid w:val="009C7E52"/>
    <w:rsid w:val="009D11A6"/>
    <w:rsid w:val="009D11FD"/>
    <w:rsid w:val="009D2297"/>
    <w:rsid w:val="009D344D"/>
    <w:rsid w:val="009D71DB"/>
    <w:rsid w:val="009E10BF"/>
    <w:rsid w:val="009E4182"/>
    <w:rsid w:val="009E4947"/>
    <w:rsid w:val="009E4F27"/>
    <w:rsid w:val="009E55FB"/>
    <w:rsid w:val="009E5BEF"/>
    <w:rsid w:val="009E7A1C"/>
    <w:rsid w:val="009F07E5"/>
    <w:rsid w:val="009F1110"/>
    <w:rsid w:val="009F4D4E"/>
    <w:rsid w:val="009F5286"/>
    <w:rsid w:val="009F598C"/>
    <w:rsid w:val="00A00511"/>
    <w:rsid w:val="00A01BD3"/>
    <w:rsid w:val="00A03DC7"/>
    <w:rsid w:val="00A06ABD"/>
    <w:rsid w:val="00A1123D"/>
    <w:rsid w:val="00A12B63"/>
    <w:rsid w:val="00A1579C"/>
    <w:rsid w:val="00A16D19"/>
    <w:rsid w:val="00A20AAB"/>
    <w:rsid w:val="00A20B04"/>
    <w:rsid w:val="00A20DE6"/>
    <w:rsid w:val="00A215BF"/>
    <w:rsid w:val="00A21CD4"/>
    <w:rsid w:val="00A21DBE"/>
    <w:rsid w:val="00A21F5B"/>
    <w:rsid w:val="00A25756"/>
    <w:rsid w:val="00A25BF2"/>
    <w:rsid w:val="00A2750B"/>
    <w:rsid w:val="00A31BB9"/>
    <w:rsid w:val="00A31C16"/>
    <w:rsid w:val="00A32580"/>
    <w:rsid w:val="00A32D44"/>
    <w:rsid w:val="00A336A6"/>
    <w:rsid w:val="00A34C42"/>
    <w:rsid w:val="00A36D4B"/>
    <w:rsid w:val="00A40563"/>
    <w:rsid w:val="00A40C48"/>
    <w:rsid w:val="00A40D6A"/>
    <w:rsid w:val="00A419B5"/>
    <w:rsid w:val="00A42263"/>
    <w:rsid w:val="00A44461"/>
    <w:rsid w:val="00A45FAD"/>
    <w:rsid w:val="00A474E9"/>
    <w:rsid w:val="00A50D0D"/>
    <w:rsid w:val="00A50D39"/>
    <w:rsid w:val="00A53E1E"/>
    <w:rsid w:val="00A53ED4"/>
    <w:rsid w:val="00A5695F"/>
    <w:rsid w:val="00A56C9E"/>
    <w:rsid w:val="00A5730C"/>
    <w:rsid w:val="00A602F1"/>
    <w:rsid w:val="00A617AB"/>
    <w:rsid w:val="00A62A80"/>
    <w:rsid w:val="00A638DA"/>
    <w:rsid w:val="00A648B0"/>
    <w:rsid w:val="00A64D88"/>
    <w:rsid w:val="00A65A8F"/>
    <w:rsid w:val="00A70F77"/>
    <w:rsid w:val="00A7173F"/>
    <w:rsid w:val="00A71D6D"/>
    <w:rsid w:val="00A71FA1"/>
    <w:rsid w:val="00A724CB"/>
    <w:rsid w:val="00A72A71"/>
    <w:rsid w:val="00A74367"/>
    <w:rsid w:val="00A82F5A"/>
    <w:rsid w:val="00A8445D"/>
    <w:rsid w:val="00A8461A"/>
    <w:rsid w:val="00A84696"/>
    <w:rsid w:val="00A860F5"/>
    <w:rsid w:val="00A8751C"/>
    <w:rsid w:val="00A90738"/>
    <w:rsid w:val="00A90C79"/>
    <w:rsid w:val="00AA075C"/>
    <w:rsid w:val="00AA0DA8"/>
    <w:rsid w:val="00AA202C"/>
    <w:rsid w:val="00AA204B"/>
    <w:rsid w:val="00AA34FA"/>
    <w:rsid w:val="00AA38A0"/>
    <w:rsid w:val="00AA4754"/>
    <w:rsid w:val="00AA5C5D"/>
    <w:rsid w:val="00AA79DC"/>
    <w:rsid w:val="00AA7A28"/>
    <w:rsid w:val="00AB0650"/>
    <w:rsid w:val="00AB1F85"/>
    <w:rsid w:val="00AB3F50"/>
    <w:rsid w:val="00AB79BE"/>
    <w:rsid w:val="00AC34D6"/>
    <w:rsid w:val="00AC3954"/>
    <w:rsid w:val="00AC3CEC"/>
    <w:rsid w:val="00AC6EB4"/>
    <w:rsid w:val="00AC7E87"/>
    <w:rsid w:val="00AD1A44"/>
    <w:rsid w:val="00AD1A59"/>
    <w:rsid w:val="00AD209D"/>
    <w:rsid w:val="00AD4AAE"/>
    <w:rsid w:val="00AD7241"/>
    <w:rsid w:val="00AE0C18"/>
    <w:rsid w:val="00AE260E"/>
    <w:rsid w:val="00AE7FCC"/>
    <w:rsid w:val="00AF0BA9"/>
    <w:rsid w:val="00AF43AA"/>
    <w:rsid w:val="00AF5C69"/>
    <w:rsid w:val="00B00615"/>
    <w:rsid w:val="00B00A39"/>
    <w:rsid w:val="00B0172D"/>
    <w:rsid w:val="00B01B60"/>
    <w:rsid w:val="00B0333D"/>
    <w:rsid w:val="00B04587"/>
    <w:rsid w:val="00B047D2"/>
    <w:rsid w:val="00B04A94"/>
    <w:rsid w:val="00B129C5"/>
    <w:rsid w:val="00B139DA"/>
    <w:rsid w:val="00B14FC8"/>
    <w:rsid w:val="00B152D8"/>
    <w:rsid w:val="00B15783"/>
    <w:rsid w:val="00B17402"/>
    <w:rsid w:val="00B2323A"/>
    <w:rsid w:val="00B234D0"/>
    <w:rsid w:val="00B23F05"/>
    <w:rsid w:val="00B24DCF"/>
    <w:rsid w:val="00B25951"/>
    <w:rsid w:val="00B26A66"/>
    <w:rsid w:val="00B323F5"/>
    <w:rsid w:val="00B326AE"/>
    <w:rsid w:val="00B329EA"/>
    <w:rsid w:val="00B32DB2"/>
    <w:rsid w:val="00B36AB7"/>
    <w:rsid w:val="00B36E8C"/>
    <w:rsid w:val="00B37590"/>
    <w:rsid w:val="00B40378"/>
    <w:rsid w:val="00B41218"/>
    <w:rsid w:val="00B41585"/>
    <w:rsid w:val="00B415E1"/>
    <w:rsid w:val="00B41771"/>
    <w:rsid w:val="00B441BF"/>
    <w:rsid w:val="00B442FE"/>
    <w:rsid w:val="00B45E55"/>
    <w:rsid w:val="00B47165"/>
    <w:rsid w:val="00B5000B"/>
    <w:rsid w:val="00B50487"/>
    <w:rsid w:val="00B510FF"/>
    <w:rsid w:val="00B53582"/>
    <w:rsid w:val="00B61DC7"/>
    <w:rsid w:val="00B70D23"/>
    <w:rsid w:val="00B724A0"/>
    <w:rsid w:val="00B72ECB"/>
    <w:rsid w:val="00B72F64"/>
    <w:rsid w:val="00B73BA8"/>
    <w:rsid w:val="00B7582B"/>
    <w:rsid w:val="00B75A6F"/>
    <w:rsid w:val="00B82AEA"/>
    <w:rsid w:val="00B83D1A"/>
    <w:rsid w:val="00B8421B"/>
    <w:rsid w:val="00B855E7"/>
    <w:rsid w:val="00B85B82"/>
    <w:rsid w:val="00B8642A"/>
    <w:rsid w:val="00B86F80"/>
    <w:rsid w:val="00B91EB6"/>
    <w:rsid w:val="00B9254B"/>
    <w:rsid w:val="00B93B40"/>
    <w:rsid w:val="00B962E6"/>
    <w:rsid w:val="00BA1A05"/>
    <w:rsid w:val="00BA3420"/>
    <w:rsid w:val="00BA518F"/>
    <w:rsid w:val="00BA6153"/>
    <w:rsid w:val="00BA7077"/>
    <w:rsid w:val="00BA71AE"/>
    <w:rsid w:val="00BB45D2"/>
    <w:rsid w:val="00BC0011"/>
    <w:rsid w:val="00BC02B6"/>
    <w:rsid w:val="00BC2C15"/>
    <w:rsid w:val="00BC53C6"/>
    <w:rsid w:val="00BC5C0E"/>
    <w:rsid w:val="00BC642B"/>
    <w:rsid w:val="00BC77E2"/>
    <w:rsid w:val="00BD32A2"/>
    <w:rsid w:val="00BD5252"/>
    <w:rsid w:val="00BD75D6"/>
    <w:rsid w:val="00BE0120"/>
    <w:rsid w:val="00BE0F7B"/>
    <w:rsid w:val="00BE5AD9"/>
    <w:rsid w:val="00BE655A"/>
    <w:rsid w:val="00BE6829"/>
    <w:rsid w:val="00BE7C43"/>
    <w:rsid w:val="00BF01F2"/>
    <w:rsid w:val="00BF023C"/>
    <w:rsid w:val="00BF1937"/>
    <w:rsid w:val="00BF1E45"/>
    <w:rsid w:val="00BF29EF"/>
    <w:rsid w:val="00BF561A"/>
    <w:rsid w:val="00BF5A5B"/>
    <w:rsid w:val="00BF615D"/>
    <w:rsid w:val="00BF7E6F"/>
    <w:rsid w:val="00C00277"/>
    <w:rsid w:val="00C022D7"/>
    <w:rsid w:val="00C043BB"/>
    <w:rsid w:val="00C07F96"/>
    <w:rsid w:val="00C118BA"/>
    <w:rsid w:val="00C14447"/>
    <w:rsid w:val="00C20CAB"/>
    <w:rsid w:val="00C228DA"/>
    <w:rsid w:val="00C257E9"/>
    <w:rsid w:val="00C26A94"/>
    <w:rsid w:val="00C27F85"/>
    <w:rsid w:val="00C316A8"/>
    <w:rsid w:val="00C32C62"/>
    <w:rsid w:val="00C3310C"/>
    <w:rsid w:val="00C33CFA"/>
    <w:rsid w:val="00C35730"/>
    <w:rsid w:val="00C370E8"/>
    <w:rsid w:val="00C41FA6"/>
    <w:rsid w:val="00C471AB"/>
    <w:rsid w:val="00C502DC"/>
    <w:rsid w:val="00C52437"/>
    <w:rsid w:val="00C52ABE"/>
    <w:rsid w:val="00C53A27"/>
    <w:rsid w:val="00C55C9E"/>
    <w:rsid w:val="00C5647C"/>
    <w:rsid w:val="00C577B1"/>
    <w:rsid w:val="00C61ADC"/>
    <w:rsid w:val="00C6647E"/>
    <w:rsid w:val="00C7049F"/>
    <w:rsid w:val="00C7050B"/>
    <w:rsid w:val="00C71109"/>
    <w:rsid w:val="00C74A58"/>
    <w:rsid w:val="00C761DF"/>
    <w:rsid w:val="00C77020"/>
    <w:rsid w:val="00C8025D"/>
    <w:rsid w:val="00C81409"/>
    <w:rsid w:val="00C847E5"/>
    <w:rsid w:val="00C8670F"/>
    <w:rsid w:val="00C9164C"/>
    <w:rsid w:val="00C91A38"/>
    <w:rsid w:val="00C91DDE"/>
    <w:rsid w:val="00C931AD"/>
    <w:rsid w:val="00C94E2F"/>
    <w:rsid w:val="00C96CC0"/>
    <w:rsid w:val="00CA037C"/>
    <w:rsid w:val="00CA2ADB"/>
    <w:rsid w:val="00CA2ECC"/>
    <w:rsid w:val="00CA3D44"/>
    <w:rsid w:val="00CA77A7"/>
    <w:rsid w:val="00CB05AF"/>
    <w:rsid w:val="00CB691B"/>
    <w:rsid w:val="00CB6B0B"/>
    <w:rsid w:val="00CB7408"/>
    <w:rsid w:val="00CB7630"/>
    <w:rsid w:val="00CC13CB"/>
    <w:rsid w:val="00CC34E8"/>
    <w:rsid w:val="00CC4D00"/>
    <w:rsid w:val="00CC597A"/>
    <w:rsid w:val="00CC668A"/>
    <w:rsid w:val="00CD3729"/>
    <w:rsid w:val="00CD5D80"/>
    <w:rsid w:val="00CD7630"/>
    <w:rsid w:val="00CE3F8B"/>
    <w:rsid w:val="00CE40F9"/>
    <w:rsid w:val="00CE56E3"/>
    <w:rsid w:val="00CE78C3"/>
    <w:rsid w:val="00CE7BCD"/>
    <w:rsid w:val="00CF1EF4"/>
    <w:rsid w:val="00CF593B"/>
    <w:rsid w:val="00D05791"/>
    <w:rsid w:val="00D115BE"/>
    <w:rsid w:val="00D11721"/>
    <w:rsid w:val="00D16B03"/>
    <w:rsid w:val="00D201DD"/>
    <w:rsid w:val="00D2026D"/>
    <w:rsid w:val="00D21357"/>
    <w:rsid w:val="00D23356"/>
    <w:rsid w:val="00D25058"/>
    <w:rsid w:val="00D26709"/>
    <w:rsid w:val="00D26BEA"/>
    <w:rsid w:val="00D27DB4"/>
    <w:rsid w:val="00D32985"/>
    <w:rsid w:val="00D36AB9"/>
    <w:rsid w:val="00D3720B"/>
    <w:rsid w:val="00D375AF"/>
    <w:rsid w:val="00D37A7E"/>
    <w:rsid w:val="00D4135B"/>
    <w:rsid w:val="00D437AA"/>
    <w:rsid w:val="00D437D1"/>
    <w:rsid w:val="00D45945"/>
    <w:rsid w:val="00D45A50"/>
    <w:rsid w:val="00D501E3"/>
    <w:rsid w:val="00D6163F"/>
    <w:rsid w:val="00D64660"/>
    <w:rsid w:val="00D6531C"/>
    <w:rsid w:val="00D66A27"/>
    <w:rsid w:val="00D67538"/>
    <w:rsid w:val="00D7349F"/>
    <w:rsid w:val="00D73BC3"/>
    <w:rsid w:val="00D75F19"/>
    <w:rsid w:val="00D8010C"/>
    <w:rsid w:val="00D820FF"/>
    <w:rsid w:val="00D821D6"/>
    <w:rsid w:val="00D91DED"/>
    <w:rsid w:val="00D92354"/>
    <w:rsid w:val="00D93DBB"/>
    <w:rsid w:val="00D93E68"/>
    <w:rsid w:val="00D96DB4"/>
    <w:rsid w:val="00DA057A"/>
    <w:rsid w:val="00DA67F6"/>
    <w:rsid w:val="00DA6C36"/>
    <w:rsid w:val="00DB06C8"/>
    <w:rsid w:val="00DB0EFF"/>
    <w:rsid w:val="00DB35C9"/>
    <w:rsid w:val="00DB581F"/>
    <w:rsid w:val="00DB6E57"/>
    <w:rsid w:val="00DC0092"/>
    <w:rsid w:val="00DC14A4"/>
    <w:rsid w:val="00DC1D7F"/>
    <w:rsid w:val="00DC24C8"/>
    <w:rsid w:val="00DC28C9"/>
    <w:rsid w:val="00DC5B45"/>
    <w:rsid w:val="00DC7F06"/>
    <w:rsid w:val="00DD0502"/>
    <w:rsid w:val="00DD127C"/>
    <w:rsid w:val="00DD135D"/>
    <w:rsid w:val="00DD4B0B"/>
    <w:rsid w:val="00DD706C"/>
    <w:rsid w:val="00DE09F2"/>
    <w:rsid w:val="00E03BF9"/>
    <w:rsid w:val="00E04E2A"/>
    <w:rsid w:val="00E0549D"/>
    <w:rsid w:val="00E068E6"/>
    <w:rsid w:val="00E104DB"/>
    <w:rsid w:val="00E14A85"/>
    <w:rsid w:val="00E160FF"/>
    <w:rsid w:val="00E1759D"/>
    <w:rsid w:val="00E17885"/>
    <w:rsid w:val="00E17C78"/>
    <w:rsid w:val="00E2043A"/>
    <w:rsid w:val="00E20CD5"/>
    <w:rsid w:val="00E2276D"/>
    <w:rsid w:val="00E22F4B"/>
    <w:rsid w:val="00E243DB"/>
    <w:rsid w:val="00E24440"/>
    <w:rsid w:val="00E25383"/>
    <w:rsid w:val="00E25C81"/>
    <w:rsid w:val="00E270A9"/>
    <w:rsid w:val="00E307C5"/>
    <w:rsid w:val="00E323A9"/>
    <w:rsid w:val="00E325E4"/>
    <w:rsid w:val="00E33B36"/>
    <w:rsid w:val="00E3468D"/>
    <w:rsid w:val="00E35619"/>
    <w:rsid w:val="00E409FD"/>
    <w:rsid w:val="00E42B93"/>
    <w:rsid w:val="00E45CC4"/>
    <w:rsid w:val="00E51F25"/>
    <w:rsid w:val="00E54D2E"/>
    <w:rsid w:val="00E553FB"/>
    <w:rsid w:val="00E579B4"/>
    <w:rsid w:val="00E6027C"/>
    <w:rsid w:val="00E70766"/>
    <w:rsid w:val="00E718D4"/>
    <w:rsid w:val="00E72956"/>
    <w:rsid w:val="00E72994"/>
    <w:rsid w:val="00E77A34"/>
    <w:rsid w:val="00E77A45"/>
    <w:rsid w:val="00E80C73"/>
    <w:rsid w:val="00E82417"/>
    <w:rsid w:val="00E85192"/>
    <w:rsid w:val="00E85330"/>
    <w:rsid w:val="00E86C1B"/>
    <w:rsid w:val="00E923CB"/>
    <w:rsid w:val="00EA0D42"/>
    <w:rsid w:val="00EA4996"/>
    <w:rsid w:val="00EA6722"/>
    <w:rsid w:val="00EA708B"/>
    <w:rsid w:val="00EA765B"/>
    <w:rsid w:val="00EA7974"/>
    <w:rsid w:val="00EB04A9"/>
    <w:rsid w:val="00EB2181"/>
    <w:rsid w:val="00EB343B"/>
    <w:rsid w:val="00EB3664"/>
    <w:rsid w:val="00EB6494"/>
    <w:rsid w:val="00EC149D"/>
    <w:rsid w:val="00EC1CB6"/>
    <w:rsid w:val="00EC2E95"/>
    <w:rsid w:val="00EC3FC9"/>
    <w:rsid w:val="00EC4372"/>
    <w:rsid w:val="00EC5381"/>
    <w:rsid w:val="00EC5D4F"/>
    <w:rsid w:val="00EC60EE"/>
    <w:rsid w:val="00EC7921"/>
    <w:rsid w:val="00ED2170"/>
    <w:rsid w:val="00ED5E62"/>
    <w:rsid w:val="00ED5ECD"/>
    <w:rsid w:val="00ED62AA"/>
    <w:rsid w:val="00ED66BD"/>
    <w:rsid w:val="00EE1BF1"/>
    <w:rsid w:val="00EE3447"/>
    <w:rsid w:val="00EE5A44"/>
    <w:rsid w:val="00EE6319"/>
    <w:rsid w:val="00EE635A"/>
    <w:rsid w:val="00EF01B6"/>
    <w:rsid w:val="00EF060C"/>
    <w:rsid w:val="00EF1236"/>
    <w:rsid w:val="00EF19F5"/>
    <w:rsid w:val="00EF638C"/>
    <w:rsid w:val="00EF7A24"/>
    <w:rsid w:val="00F001FE"/>
    <w:rsid w:val="00F00437"/>
    <w:rsid w:val="00F02F3F"/>
    <w:rsid w:val="00F04CC7"/>
    <w:rsid w:val="00F058EC"/>
    <w:rsid w:val="00F062D7"/>
    <w:rsid w:val="00F06F6E"/>
    <w:rsid w:val="00F07401"/>
    <w:rsid w:val="00F1024F"/>
    <w:rsid w:val="00F10788"/>
    <w:rsid w:val="00F13252"/>
    <w:rsid w:val="00F204A4"/>
    <w:rsid w:val="00F216FC"/>
    <w:rsid w:val="00F23966"/>
    <w:rsid w:val="00F263D1"/>
    <w:rsid w:val="00F2664E"/>
    <w:rsid w:val="00F277DF"/>
    <w:rsid w:val="00F315A7"/>
    <w:rsid w:val="00F31DA8"/>
    <w:rsid w:val="00F328CD"/>
    <w:rsid w:val="00F42A58"/>
    <w:rsid w:val="00F458E9"/>
    <w:rsid w:val="00F475F8"/>
    <w:rsid w:val="00F57A59"/>
    <w:rsid w:val="00F6043A"/>
    <w:rsid w:val="00F623BF"/>
    <w:rsid w:val="00F671C2"/>
    <w:rsid w:val="00F673EC"/>
    <w:rsid w:val="00F67CEF"/>
    <w:rsid w:val="00F70681"/>
    <w:rsid w:val="00F71775"/>
    <w:rsid w:val="00F74A23"/>
    <w:rsid w:val="00F74F25"/>
    <w:rsid w:val="00F7709D"/>
    <w:rsid w:val="00F80C64"/>
    <w:rsid w:val="00F84A08"/>
    <w:rsid w:val="00F87B20"/>
    <w:rsid w:val="00F920C3"/>
    <w:rsid w:val="00F92B3D"/>
    <w:rsid w:val="00F94F76"/>
    <w:rsid w:val="00F9541F"/>
    <w:rsid w:val="00F96FA6"/>
    <w:rsid w:val="00FA0F21"/>
    <w:rsid w:val="00FA5D38"/>
    <w:rsid w:val="00FA6D9C"/>
    <w:rsid w:val="00FB0717"/>
    <w:rsid w:val="00FB1CC8"/>
    <w:rsid w:val="00FB2375"/>
    <w:rsid w:val="00FB2731"/>
    <w:rsid w:val="00FB6845"/>
    <w:rsid w:val="00FB692E"/>
    <w:rsid w:val="00FC0120"/>
    <w:rsid w:val="00FC3589"/>
    <w:rsid w:val="00FC6575"/>
    <w:rsid w:val="00FC7649"/>
    <w:rsid w:val="00FD0C15"/>
    <w:rsid w:val="00FD2723"/>
    <w:rsid w:val="00FD6044"/>
    <w:rsid w:val="00FD64AD"/>
    <w:rsid w:val="00FD6BC3"/>
    <w:rsid w:val="00FE4279"/>
    <w:rsid w:val="00FE72A1"/>
    <w:rsid w:val="00FF23F9"/>
    <w:rsid w:val="00FF2FDB"/>
    <w:rsid w:val="00FF3594"/>
    <w:rsid w:val="00FF3D96"/>
    <w:rsid w:val="00FF4B3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BC31EC7"/>
  <w15:docId w15:val="{80CF8C64-064E-408E-8B6C-E28C363EF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unhideWhenUsed="1"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CC13CB"/>
    <w:pPr>
      <w:spacing w:before="120" w:line="240" w:lineRule="atLeast"/>
      <w:ind w:left="720"/>
      <w:jc w:val="both"/>
    </w:pPr>
    <w:rPr>
      <w:rFonts w:ascii="Arial" w:hAnsi="Arial"/>
      <w:sz w:val="18"/>
    </w:rPr>
  </w:style>
  <w:style w:type="paragraph" w:styleId="Titolo1">
    <w:name w:val="heading 1"/>
    <w:aliases w:val="fjb1,1,rlhead1,Titolo 1 Carattere,t1,Titolo capitolo,ASAPHeading 1,SAHeading 1,Class Heading,H1"/>
    <w:basedOn w:val="Normale"/>
    <w:next w:val="Normale"/>
    <w:link w:val="Titolo1Carattere1"/>
    <w:uiPriority w:val="99"/>
    <w:qFormat/>
    <w:rsid w:val="00CC13CB"/>
    <w:pPr>
      <w:keepNext/>
      <w:numPr>
        <w:numId w:val="6"/>
      </w:numPr>
      <w:spacing w:before="240" w:line="240" w:lineRule="auto"/>
      <w:jc w:val="left"/>
      <w:outlineLvl w:val="0"/>
    </w:pPr>
    <w:rPr>
      <w:b/>
      <w:sz w:val="28"/>
    </w:rPr>
  </w:style>
  <w:style w:type="paragraph" w:styleId="Titolo2">
    <w:name w:val="heading 2"/>
    <w:aliases w:val="H2,2,rlhead2,(1.1,1.2,1.3 etc),Prophead 2,A,h2,A.B.C.,R2,H21,Level 2 Head,21,E2,l2,list 2,list 2,heading 2TOC,Head 2,List level 2,Header 2,h21,h22,h23,h24,h25,h26,h27,h28,h211,h221,h231,h241,h251,h261,h271,h29,h212,h222,h232,h242,t2,Abschnit"/>
    <w:basedOn w:val="Titolo1"/>
    <w:next w:val="Normale"/>
    <w:link w:val="Titolo2Carattere"/>
    <w:uiPriority w:val="99"/>
    <w:qFormat/>
    <w:rsid w:val="00CC13CB"/>
    <w:pPr>
      <w:numPr>
        <w:ilvl w:val="1"/>
      </w:numPr>
      <w:ind w:hanging="360"/>
      <w:outlineLvl w:val="1"/>
    </w:pPr>
    <w:rPr>
      <w:sz w:val="24"/>
    </w:rPr>
  </w:style>
  <w:style w:type="paragraph" w:styleId="Titolo3">
    <w:name w:val="heading 3"/>
    <w:aliases w:val="Livello 3,Prophead 3,h3,HHHeading,H31,H32,H33,H311,H321,3,subhead,E3,H3,Level 3 Topic Heading,Org Heading 1,h1,§,§§"/>
    <w:basedOn w:val="Titolo2"/>
    <w:next w:val="Normale"/>
    <w:link w:val="Titolo3Carattere"/>
    <w:uiPriority w:val="99"/>
    <w:qFormat/>
    <w:rsid w:val="00CC13CB"/>
    <w:pPr>
      <w:numPr>
        <w:ilvl w:val="2"/>
      </w:numPr>
      <w:ind w:hanging="360"/>
      <w:outlineLvl w:val="2"/>
    </w:pPr>
    <w:rPr>
      <w:sz w:val="20"/>
    </w:rPr>
  </w:style>
  <w:style w:type="paragraph" w:styleId="Titolo4">
    <w:name w:val="heading 4"/>
    <w:aliases w:val="h4,a.,E4"/>
    <w:basedOn w:val="Normale"/>
    <w:next w:val="Normale"/>
    <w:link w:val="Titolo4Carattere"/>
    <w:uiPriority w:val="99"/>
    <w:qFormat/>
    <w:rsid w:val="00CC13CB"/>
    <w:pPr>
      <w:numPr>
        <w:ilvl w:val="3"/>
        <w:numId w:val="6"/>
      </w:numPr>
      <w:outlineLvl w:val="3"/>
    </w:pPr>
    <w:rPr>
      <w:sz w:val="20"/>
    </w:rPr>
  </w:style>
  <w:style w:type="paragraph" w:styleId="Titolo5">
    <w:name w:val="heading 5"/>
    <w:basedOn w:val="Normale"/>
    <w:next w:val="Normale"/>
    <w:link w:val="Titolo5Carattere"/>
    <w:uiPriority w:val="99"/>
    <w:qFormat/>
    <w:rsid w:val="00CC13CB"/>
    <w:pPr>
      <w:numPr>
        <w:ilvl w:val="4"/>
        <w:numId w:val="6"/>
      </w:numPr>
      <w:outlineLvl w:val="4"/>
    </w:pPr>
    <w:rPr>
      <w:b/>
    </w:rPr>
  </w:style>
  <w:style w:type="paragraph" w:styleId="Titolo6">
    <w:name w:val="heading 6"/>
    <w:basedOn w:val="Normale"/>
    <w:next w:val="Normale"/>
    <w:link w:val="Titolo6Carattere"/>
    <w:uiPriority w:val="99"/>
    <w:qFormat/>
    <w:rsid w:val="00CC13CB"/>
    <w:pPr>
      <w:numPr>
        <w:ilvl w:val="5"/>
        <w:numId w:val="6"/>
      </w:numPr>
      <w:outlineLvl w:val="5"/>
    </w:pPr>
    <w:rPr>
      <w:rFonts w:ascii="Times New Roman" w:hAnsi="Times New Roman"/>
      <w:u w:val="single"/>
    </w:rPr>
  </w:style>
  <w:style w:type="paragraph" w:styleId="Titolo7">
    <w:name w:val="heading 7"/>
    <w:basedOn w:val="Normale"/>
    <w:next w:val="Normale"/>
    <w:link w:val="Titolo7Carattere"/>
    <w:uiPriority w:val="99"/>
    <w:qFormat/>
    <w:rsid w:val="00CC13CB"/>
    <w:pPr>
      <w:numPr>
        <w:ilvl w:val="6"/>
        <w:numId w:val="6"/>
      </w:numPr>
      <w:outlineLvl w:val="6"/>
    </w:pPr>
    <w:rPr>
      <w:rFonts w:ascii="Times New Roman" w:hAnsi="Times New Roman"/>
      <w:i/>
    </w:rPr>
  </w:style>
  <w:style w:type="paragraph" w:styleId="Titolo8">
    <w:name w:val="heading 8"/>
    <w:basedOn w:val="Normale"/>
    <w:next w:val="Normale"/>
    <w:link w:val="Titolo8Carattere"/>
    <w:uiPriority w:val="99"/>
    <w:qFormat/>
    <w:rsid w:val="00CC13CB"/>
    <w:pPr>
      <w:numPr>
        <w:ilvl w:val="7"/>
        <w:numId w:val="6"/>
      </w:numPr>
      <w:outlineLvl w:val="7"/>
    </w:pPr>
    <w:rPr>
      <w:rFonts w:ascii="Times New Roman" w:hAnsi="Times New Roman"/>
      <w:i/>
    </w:rPr>
  </w:style>
  <w:style w:type="paragraph" w:styleId="Titolo9">
    <w:name w:val="heading 9"/>
    <w:basedOn w:val="Normale"/>
    <w:next w:val="Normale"/>
    <w:link w:val="Titolo9Carattere"/>
    <w:uiPriority w:val="99"/>
    <w:qFormat/>
    <w:rsid w:val="00CC13CB"/>
    <w:pPr>
      <w:numPr>
        <w:ilvl w:val="8"/>
        <w:numId w:val="6"/>
      </w:numPr>
      <w:outlineLvl w:val="8"/>
    </w:pPr>
    <w:rPr>
      <w:rFonts w:ascii="Times New Roman" w:hAnsi="Times New Roman"/>
      <w:i/>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aliases w:val="fjb1 Carattere,1 Carattere,rlhead1 Carattere,Titolo 1 Carattere Carattere,t1 Carattere,Titolo capitolo Carattere,ASAPHeading 1 Carattere,SAHeading 1 Carattere,Class Heading Carattere,H1 Carattere"/>
    <w:link w:val="Titolo1"/>
    <w:uiPriority w:val="99"/>
    <w:locked/>
    <w:rsid w:val="00481B85"/>
    <w:rPr>
      <w:rFonts w:ascii="Arial" w:hAnsi="Arial"/>
      <w:b/>
      <w:sz w:val="28"/>
      <w:szCs w:val="20"/>
    </w:rPr>
  </w:style>
  <w:style w:type="character" w:customStyle="1" w:styleId="Titolo2Carattere">
    <w:name w:val="Titolo 2 Carattere"/>
    <w:aliases w:val="H2 Carattere,2 Carattere,rlhead2 Carattere,(1.1 Carattere,1.2 Carattere,1.3 etc) Carattere,Prophead 2 Carattere,A Carattere,h2 Carattere,A.B.C. Carattere,R2 Carattere,H21 Carattere,Level 2 Head Carattere,21 Carattere,E2 Carattere"/>
    <w:link w:val="Titolo2"/>
    <w:uiPriority w:val="99"/>
    <w:locked/>
    <w:rsid w:val="00481B85"/>
    <w:rPr>
      <w:rFonts w:ascii="Arial" w:hAnsi="Arial"/>
      <w:b/>
      <w:sz w:val="24"/>
      <w:szCs w:val="20"/>
    </w:rPr>
  </w:style>
  <w:style w:type="character" w:customStyle="1" w:styleId="Titolo3Carattere">
    <w:name w:val="Titolo 3 Carattere"/>
    <w:aliases w:val="Livello 3 Carattere,Prophead 3 Carattere,h3 Carattere,HHHeading Carattere,H31 Carattere,H32 Carattere,H33 Carattere,H311 Carattere,H321 Carattere,3 Carattere,subhead Carattere,E3 Carattere,H3 Carattere,Level 3 Topic Heading Carattere"/>
    <w:link w:val="Titolo3"/>
    <w:uiPriority w:val="99"/>
    <w:locked/>
    <w:rsid w:val="004271B9"/>
    <w:rPr>
      <w:rFonts w:ascii="Arial" w:hAnsi="Arial"/>
      <w:b/>
      <w:sz w:val="20"/>
      <w:szCs w:val="20"/>
    </w:rPr>
  </w:style>
  <w:style w:type="character" w:customStyle="1" w:styleId="Titolo4Carattere">
    <w:name w:val="Titolo 4 Carattere"/>
    <w:aliases w:val="h4 Carattere,a. Carattere,E4 Carattere"/>
    <w:link w:val="Titolo4"/>
    <w:uiPriority w:val="99"/>
    <w:locked/>
    <w:rsid w:val="004271B9"/>
    <w:rPr>
      <w:rFonts w:ascii="Arial" w:hAnsi="Arial"/>
      <w:sz w:val="20"/>
      <w:szCs w:val="20"/>
    </w:rPr>
  </w:style>
  <w:style w:type="character" w:customStyle="1" w:styleId="Titolo5Carattere">
    <w:name w:val="Titolo 5 Carattere"/>
    <w:link w:val="Titolo5"/>
    <w:uiPriority w:val="99"/>
    <w:locked/>
    <w:rsid w:val="004271B9"/>
    <w:rPr>
      <w:rFonts w:ascii="Arial" w:hAnsi="Arial"/>
      <w:b/>
      <w:sz w:val="18"/>
      <w:szCs w:val="20"/>
    </w:rPr>
  </w:style>
  <w:style w:type="character" w:customStyle="1" w:styleId="Titolo6Carattere">
    <w:name w:val="Titolo 6 Carattere"/>
    <w:link w:val="Titolo6"/>
    <w:uiPriority w:val="99"/>
    <w:locked/>
    <w:rsid w:val="004271B9"/>
    <w:rPr>
      <w:rFonts w:ascii="Times New Roman" w:hAnsi="Times New Roman"/>
      <w:sz w:val="18"/>
      <w:szCs w:val="20"/>
      <w:u w:val="single"/>
    </w:rPr>
  </w:style>
  <w:style w:type="character" w:customStyle="1" w:styleId="Titolo7Carattere">
    <w:name w:val="Titolo 7 Carattere"/>
    <w:link w:val="Titolo7"/>
    <w:uiPriority w:val="99"/>
    <w:locked/>
    <w:rsid w:val="004271B9"/>
    <w:rPr>
      <w:rFonts w:ascii="Times New Roman" w:hAnsi="Times New Roman"/>
      <w:i/>
      <w:sz w:val="18"/>
      <w:szCs w:val="20"/>
    </w:rPr>
  </w:style>
  <w:style w:type="character" w:customStyle="1" w:styleId="Titolo8Carattere">
    <w:name w:val="Titolo 8 Carattere"/>
    <w:link w:val="Titolo8"/>
    <w:uiPriority w:val="99"/>
    <w:locked/>
    <w:rsid w:val="004271B9"/>
    <w:rPr>
      <w:rFonts w:ascii="Times New Roman" w:hAnsi="Times New Roman"/>
      <w:i/>
      <w:sz w:val="18"/>
      <w:szCs w:val="20"/>
    </w:rPr>
  </w:style>
  <w:style w:type="character" w:customStyle="1" w:styleId="Titolo9Carattere">
    <w:name w:val="Titolo 9 Carattere"/>
    <w:link w:val="Titolo9"/>
    <w:uiPriority w:val="99"/>
    <w:locked/>
    <w:rsid w:val="004271B9"/>
    <w:rPr>
      <w:rFonts w:ascii="Times New Roman" w:hAnsi="Times New Roman"/>
      <w:i/>
      <w:sz w:val="18"/>
      <w:szCs w:val="20"/>
    </w:rPr>
  </w:style>
  <w:style w:type="character" w:styleId="EsempioHTML">
    <w:name w:val="HTML Sample"/>
    <w:uiPriority w:val="99"/>
    <w:rsid w:val="00CC13CB"/>
    <w:rPr>
      <w:rFonts w:ascii="Courier New" w:hAnsi="Courier New" w:cs="Times New Roman"/>
    </w:rPr>
  </w:style>
  <w:style w:type="character" w:styleId="VariabileHTML">
    <w:name w:val="HTML Variable"/>
    <w:uiPriority w:val="99"/>
    <w:rsid w:val="00CC13CB"/>
    <w:rPr>
      <w:rFonts w:cs="Times New Roman"/>
      <w:i/>
    </w:rPr>
  </w:style>
  <w:style w:type="paragraph" w:customStyle="1" w:styleId="ControlHeading2">
    <w:name w:val="Control Heading 2"/>
    <w:basedOn w:val="Titolo2"/>
    <w:uiPriority w:val="99"/>
    <w:rsid w:val="00CC13CB"/>
    <w:pPr>
      <w:numPr>
        <w:ilvl w:val="0"/>
        <w:numId w:val="0"/>
      </w:numPr>
      <w:spacing w:after="120"/>
      <w:ind w:left="1416" w:hanging="708"/>
      <w:outlineLvl w:val="9"/>
    </w:pPr>
  </w:style>
  <w:style w:type="paragraph" w:styleId="Sommario6">
    <w:name w:val="toc 6"/>
    <w:basedOn w:val="Normale"/>
    <w:next w:val="Normale"/>
    <w:uiPriority w:val="99"/>
    <w:semiHidden/>
    <w:rsid w:val="00CC13CB"/>
    <w:pPr>
      <w:tabs>
        <w:tab w:val="right" w:leader="dot" w:pos="9027"/>
      </w:tabs>
      <w:spacing w:before="0"/>
      <w:ind w:left="900"/>
      <w:jc w:val="left"/>
    </w:pPr>
    <w:rPr>
      <w:rFonts w:ascii="Times New Roman" w:hAnsi="Times New Roman"/>
      <w:sz w:val="20"/>
    </w:rPr>
  </w:style>
  <w:style w:type="paragraph" w:styleId="Sommario5">
    <w:name w:val="toc 5"/>
    <w:basedOn w:val="Normale"/>
    <w:next w:val="Normale"/>
    <w:uiPriority w:val="99"/>
    <w:semiHidden/>
    <w:rsid w:val="00CC13CB"/>
    <w:pPr>
      <w:tabs>
        <w:tab w:val="right" w:leader="dot" w:pos="9027"/>
      </w:tabs>
      <w:spacing w:before="0"/>
      <w:jc w:val="left"/>
    </w:pPr>
    <w:rPr>
      <w:rFonts w:ascii="Times New Roman" w:hAnsi="Times New Roman"/>
      <w:sz w:val="20"/>
    </w:rPr>
  </w:style>
  <w:style w:type="paragraph" w:styleId="Sommario4">
    <w:name w:val="toc 4"/>
    <w:basedOn w:val="Normale"/>
    <w:next w:val="Normale"/>
    <w:uiPriority w:val="99"/>
    <w:rsid w:val="00CC13CB"/>
    <w:pPr>
      <w:tabs>
        <w:tab w:val="right" w:leader="dot" w:pos="9027"/>
      </w:tabs>
      <w:spacing w:before="0"/>
      <w:ind w:left="540"/>
      <w:jc w:val="left"/>
    </w:pPr>
    <w:rPr>
      <w:rFonts w:ascii="Times New Roman" w:hAnsi="Times New Roman"/>
      <w:sz w:val="20"/>
    </w:rPr>
  </w:style>
  <w:style w:type="paragraph" w:styleId="Sommario3">
    <w:name w:val="toc 3"/>
    <w:basedOn w:val="Sommario2"/>
    <w:next w:val="Normale"/>
    <w:uiPriority w:val="39"/>
    <w:rsid w:val="00CC13CB"/>
    <w:pPr>
      <w:spacing w:before="0"/>
      <w:ind w:left="360"/>
    </w:pPr>
    <w:rPr>
      <w:b w:val="0"/>
    </w:rPr>
  </w:style>
  <w:style w:type="paragraph" w:styleId="Sommario2">
    <w:name w:val="toc 2"/>
    <w:basedOn w:val="Sommario1"/>
    <w:next w:val="Normale"/>
    <w:uiPriority w:val="39"/>
    <w:rsid w:val="00CC13CB"/>
    <w:pPr>
      <w:ind w:left="180"/>
    </w:pPr>
    <w:rPr>
      <w:rFonts w:ascii="Times New Roman" w:hAnsi="Times New Roman"/>
      <w:caps w:val="0"/>
      <w:sz w:val="18"/>
    </w:rPr>
  </w:style>
  <w:style w:type="paragraph" w:styleId="Sommario1">
    <w:name w:val="toc 1"/>
    <w:basedOn w:val="Normale"/>
    <w:next w:val="Normale"/>
    <w:uiPriority w:val="39"/>
    <w:rsid w:val="00CC13CB"/>
    <w:pPr>
      <w:tabs>
        <w:tab w:val="right" w:leader="dot" w:pos="9027"/>
      </w:tabs>
      <w:spacing w:before="240"/>
      <w:ind w:left="0"/>
      <w:jc w:val="left"/>
    </w:pPr>
    <w:rPr>
      <w:b/>
      <w:caps/>
      <w:sz w:val="24"/>
    </w:rPr>
  </w:style>
  <w:style w:type="paragraph" w:styleId="Indice7">
    <w:name w:val="index 7"/>
    <w:basedOn w:val="Normale"/>
    <w:next w:val="Normale"/>
    <w:uiPriority w:val="99"/>
    <w:semiHidden/>
    <w:rsid w:val="00CC13CB"/>
    <w:pPr>
      <w:ind w:left="1698"/>
    </w:pPr>
  </w:style>
  <w:style w:type="paragraph" w:styleId="Indice6">
    <w:name w:val="index 6"/>
    <w:basedOn w:val="Normale"/>
    <w:next w:val="Normale"/>
    <w:uiPriority w:val="99"/>
    <w:semiHidden/>
    <w:rsid w:val="00CC13CB"/>
    <w:pPr>
      <w:ind w:left="1415"/>
    </w:pPr>
  </w:style>
  <w:style w:type="paragraph" w:styleId="Indice5">
    <w:name w:val="index 5"/>
    <w:basedOn w:val="Normale"/>
    <w:next w:val="Normale"/>
    <w:uiPriority w:val="99"/>
    <w:semiHidden/>
    <w:rsid w:val="00CC13CB"/>
    <w:pPr>
      <w:ind w:left="1132"/>
    </w:pPr>
  </w:style>
  <w:style w:type="paragraph" w:styleId="Indice4">
    <w:name w:val="index 4"/>
    <w:basedOn w:val="Indice3"/>
    <w:next w:val="Normale"/>
    <w:uiPriority w:val="99"/>
    <w:semiHidden/>
    <w:rsid w:val="00CC13CB"/>
    <w:pPr>
      <w:ind w:left="1418"/>
    </w:pPr>
    <w:rPr>
      <w:i/>
    </w:rPr>
  </w:style>
  <w:style w:type="paragraph" w:styleId="Indice3">
    <w:name w:val="index 3"/>
    <w:basedOn w:val="Indice2"/>
    <w:next w:val="Normale"/>
    <w:uiPriority w:val="99"/>
    <w:semiHidden/>
    <w:rsid w:val="00CC13CB"/>
    <w:pPr>
      <w:ind w:left="709"/>
    </w:pPr>
    <w:rPr>
      <w:caps w:val="0"/>
    </w:rPr>
  </w:style>
  <w:style w:type="paragraph" w:styleId="Indice2">
    <w:name w:val="index 2"/>
    <w:basedOn w:val="Indice1"/>
    <w:next w:val="Normale"/>
    <w:uiPriority w:val="99"/>
    <w:semiHidden/>
    <w:rsid w:val="00CC13CB"/>
    <w:pPr>
      <w:keepNext w:val="0"/>
      <w:ind w:left="426"/>
    </w:pPr>
    <w:rPr>
      <w:b w:val="0"/>
      <w:sz w:val="14"/>
    </w:rPr>
  </w:style>
  <w:style w:type="paragraph" w:styleId="Indice1">
    <w:name w:val="index 1"/>
    <w:basedOn w:val="Normale"/>
    <w:next w:val="Normale"/>
    <w:uiPriority w:val="99"/>
    <w:semiHidden/>
    <w:rsid w:val="00CC13CB"/>
    <w:pPr>
      <w:keepNext/>
      <w:spacing w:before="0" w:line="240" w:lineRule="auto"/>
      <w:ind w:left="198" w:hanging="198"/>
      <w:jc w:val="left"/>
    </w:pPr>
    <w:rPr>
      <w:b/>
      <w:caps/>
      <w:sz w:val="16"/>
    </w:rPr>
  </w:style>
  <w:style w:type="paragraph" w:styleId="Titoloindice">
    <w:name w:val="index heading"/>
    <w:basedOn w:val="Normale"/>
    <w:next w:val="Indice1"/>
    <w:uiPriority w:val="99"/>
    <w:semiHidden/>
    <w:rsid w:val="00CC13CB"/>
  </w:style>
  <w:style w:type="paragraph" w:styleId="Pidipagina">
    <w:name w:val="footer"/>
    <w:basedOn w:val="Normale"/>
    <w:link w:val="PidipaginaCarattere"/>
    <w:uiPriority w:val="99"/>
    <w:rsid w:val="00CC13CB"/>
    <w:pPr>
      <w:tabs>
        <w:tab w:val="center" w:pos="4819"/>
        <w:tab w:val="right" w:pos="9638"/>
      </w:tabs>
    </w:pPr>
  </w:style>
  <w:style w:type="character" w:customStyle="1" w:styleId="PidipaginaCarattere">
    <w:name w:val="Piè di pagina Carattere"/>
    <w:link w:val="Pidipagina"/>
    <w:uiPriority w:val="99"/>
    <w:locked/>
    <w:rsid w:val="00C96CC0"/>
    <w:rPr>
      <w:rFonts w:ascii="Arial" w:hAnsi="Arial"/>
      <w:sz w:val="18"/>
    </w:rPr>
  </w:style>
  <w:style w:type="paragraph" w:styleId="Intestazione">
    <w:name w:val="header"/>
    <w:basedOn w:val="Normale"/>
    <w:link w:val="IntestazioneCarattere"/>
    <w:uiPriority w:val="99"/>
    <w:rsid w:val="00CC13CB"/>
    <w:pPr>
      <w:tabs>
        <w:tab w:val="center" w:pos="4819"/>
        <w:tab w:val="right" w:pos="9638"/>
      </w:tabs>
    </w:pPr>
    <w:rPr>
      <w:sz w:val="20"/>
    </w:rPr>
  </w:style>
  <w:style w:type="character" w:customStyle="1" w:styleId="IntestazioneCarattere">
    <w:name w:val="Intestazione Carattere"/>
    <w:link w:val="Intestazione"/>
    <w:uiPriority w:val="99"/>
    <w:semiHidden/>
    <w:locked/>
    <w:rsid w:val="004271B9"/>
    <w:rPr>
      <w:rFonts w:ascii="Arial" w:hAnsi="Arial"/>
      <w:sz w:val="20"/>
    </w:rPr>
  </w:style>
  <w:style w:type="paragraph" w:styleId="Corpodeltesto3">
    <w:name w:val="Body Text 3"/>
    <w:basedOn w:val="Normale"/>
    <w:link w:val="Corpodeltesto3Carattere"/>
    <w:uiPriority w:val="99"/>
    <w:rsid w:val="00CC13CB"/>
    <w:pPr>
      <w:spacing w:after="120"/>
    </w:pPr>
    <w:rPr>
      <w:sz w:val="16"/>
      <w:szCs w:val="16"/>
    </w:rPr>
  </w:style>
  <w:style w:type="character" w:customStyle="1" w:styleId="Corpodeltesto3Carattere">
    <w:name w:val="Corpo del testo 3 Carattere"/>
    <w:link w:val="Corpodeltesto3"/>
    <w:uiPriority w:val="99"/>
    <w:semiHidden/>
    <w:locked/>
    <w:rsid w:val="004271B9"/>
    <w:rPr>
      <w:rFonts w:ascii="Arial" w:hAnsi="Arial"/>
      <w:sz w:val="16"/>
    </w:rPr>
  </w:style>
  <w:style w:type="paragraph" w:customStyle="1" w:styleId="Titolodeldocumento">
    <w:name w:val="Titolo del documento"/>
    <w:basedOn w:val="Normale"/>
    <w:uiPriority w:val="99"/>
    <w:rsid w:val="00CC13CB"/>
    <w:pPr>
      <w:framePr w:hSpace="141" w:wrap="auto" w:hAnchor="text" w:xAlign="center" w:yAlign="center"/>
      <w:spacing w:before="0"/>
      <w:jc w:val="center"/>
    </w:pPr>
    <w:rPr>
      <w:b/>
      <w:sz w:val="72"/>
    </w:rPr>
  </w:style>
  <w:style w:type="paragraph" w:customStyle="1" w:styleId="Date1">
    <w:name w:val="Date1"/>
    <w:basedOn w:val="Normale"/>
    <w:uiPriority w:val="99"/>
    <w:rsid w:val="00CC13CB"/>
    <w:pPr>
      <w:spacing w:before="360"/>
      <w:jc w:val="left"/>
    </w:pPr>
    <w:rPr>
      <w:sz w:val="28"/>
      <w:lang w:val="en-US"/>
    </w:rPr>
  </w:style>
  <w:style w:type="paragraph" w:styleId="Indice8">
    <w:name w:val="index 8"/>
    <w:basedOn w:val="Normale"/>
    <w:next w:val="Normale"/>
    <w:uiPriority w:val="99"/>
    <w:semiHidden/>
    <w:rsid w:val="00CC13CB"/>
    <w:pPr>
      <w:tabs>
        <w:tab w:val="right" w:leader="dot" w:pos="4153"/>
      </w:tabs>
      <w:ind w:left="1440" w:hanging="180"/>
    </w:pPr>
  </w:style>
  <w:style w:type="paragraph" w:styleId="Indice9">
    <w:name w:val="index 9"/>
    <w:basedOn w:val="Normale"/>
    <w:next w:val="Normale"/>
    <w:uiPriority w:val="99"/>
    <w:semiHidden/>
    <w:rsid w:val="00CC13CB"/>
    <w:pPr>
      <w:tabs>
        <w:tab w:val="right" w:leader="dot" w:pos="4153"/>
      </w:tabs>
      <w:ind w:left="1620" w:hanging="180"/>
    </w:pPr>
  </w:style>
  <w:style w:type="paragraph" w:customStyle="1" w:styleId="indent1">
    <w:name w:val="indent 1"/>
    <w:basedOn w:val="Normale"/>
    <w:uiPriority w:val="99"/>
    <w:rsid w:val="00CC13CB"/>
    <w:pPr>
      <w:ind w:left="1080" w:hanging="360"/>
    </w:pPr>
  </w:style>
  <w:style w:type="paragraph" w:customStyle="1" w:styleId="indet1">
    <w:name w:val="indet 1"/>
    <w:basedOn w:val="Normale"/>
    <w:uiPriority w:val="99"/>
    <w:rsid w:val="00CC13CB"/>
    <w:pPr>
      <w:ind w:left="1080" w:hanging="360"/>
    </w:pPr>
  </w:style>
  <w:style w:type="paragraph" w:customStyle="1" w:styleId="Indent10">
    <w:name w:val="Indent 1"/>
    <w:basedOn w:val="Normale"/>
    <w:uiPriority w:val="99"/>
    <w:rsid w:val="00CC13CB"/>
    <w:pPr>
      <w:spacing w:before="0" w:line="360" w:lineRule="auto"/>
      <w:ind w:left="1417" w:right="-1" w:hanging="425"/>
    </w:pPr>
    <w:rPr>
      <w:rFonts w:ascii="Times New Roman" w:hAnsi="Times New Roman"/>
      <w:sz w:val="24"/>
    </w:rPr>
  </w:style>
  <w:style w:type="paragraph" w:styleId="Puntoelenco">
    <w:name w:val="List Bullet"/>
    <w:basedOn w:val="Normale"/>
    <w:uiPriority w:val="99"/>
    <w:rsid w:val="00CC13CB"/>
    <w:pPr>
      <w:ind w:left="283" w:hanging="283"/>
    </w:pPr>
  </w:style>
  <w:style w:type="paragraph" w:styleId="Rientrocorpodeltesto">
    <w:name w:val="Body Text Indent"/>
    <w:basedOn w:val="Normale"/>
    <w:link w:val="RientrocorpodeltestoCarattere"/>
    <w:uiPriority w:val="99"/>
    <w:rsid w:val="00CC13CB"/>
    <w:pPr>
      <w:spacing w:after="120"/>
      <w:ind w:left="283"/>
    </w:pPr>
    <w:rPr>
      <w:sz w:val="20"/>
    </w:rPr>
  </w:style>
  <w:style w:type="character" w:customStyle="1" w:styleId="RientrocorpodeltestoCarattere">
    <w:name w:val="Rientro corpo del testo Carattere"/>
    <w:link w:val="Rientrocorpodeltesto"/>
    <w:uiPriority w:val="99"/>
    <w:semiHidden/>
    <w:locked/>
    <w:rsid w:val="004271B9"/>
    <w:rPr>
      <w:rFonts w:ascii="Arial" w:hAnsi="Arial"/>
      <w:sz w:val="20"/>
    </w:rPr>
  </w:style>
  <w:style w:type="paragraph" w:customStyle="1" w:styleId="puntato">
    <w:name w:val="puntato"/>
    <w:basedOn w:val="Normale"/>
    <w:uiPriority w:val="99"/>
    <w:rsid w:val="00CC13CB"/>
    <w:pPr>
      <w:spacing w:line="240" w:lineRule="auto"/>
      <w:ind w:left="993" w:hanging="284"/>
    </w:pPr>
  </w:style>
  <w:style w:type="character" w:styleId="Numeropagina">
    <w:name w:val="page number"/>
    <w:uiPriority w:val="99"/>
    <w:rsid w:val="00CC13CB"/>
    <w:rPr>
      <w:rFonts w:cs="Times New Roman"/>
    </w:rPr>
  </w:style>
  <w:style w:type="paragraph" w:styleId="Rientronormale">
    <w:name w:val="Normal Indent"/>
    <w:basedOn w:val="Normale"/>
    <w:uiPriority w:val="99"/>
    <w:rsid w:val="00CC13CB"/>
    <w:pPr>
      <w:spacing w:before="0" w:line="240" w:lineRule="auto"/>
      <w:ind w:left="708"/>
      <w:jc w:val="left"/>
    </w:pPr>
    <w:rPr>
      <w:rFonts w:ascii="Times New Roman" w:hAnsi="Times New Roman"/>
      <w:sz w:val="24"/>
    </w:rPr>
  </w:style>
  <w:style w:type="paragraph" w:styleId="Sommario7">
    <w:name w:val="toc 7"/>
    <w:basedOn w:val="Normale"/>
    <w:next w:val="Normale"/>
    <w:autoRedefine/>
    <w:uiPriority w:val="99"/>
    <w:semiHidden/>
    <w:rsid w:val="00CC13CB"/>
    <w:pPr>
      <w:ind w:left="1080"/>
    </w:pPr>
  </w:style>
  <w:style w:type="paragraph" w:styleId="Sommario8">
    <w:name w:val="toc 8"/>
    <w:basedOn w:val="Normale"/>
    <w:next w:val="Normale"/>
    <w:autoRedefine/>
    <w:uiPriority w:val="99"/>
    <w:semiHidden/>
    <w:rsid w:val="00CC13CB"/>
    <w:pPr>
      <w:ind w:left="1260"/>
    </w:pPr>
  </w:style>
  <w:style w:type="paragraph" w:styleId="Sommario9">
    <w:name w:val="toc 9"/>
    <w:basedOn w:val="Normale"/>
    <w:next w:val="Normale"/>
    <w:autoRedefine/>
    <w:uiPriority w:val="99"/>
    <w:semiHidden/>
    <w:rsid w:val="00CC13CB"/>
    <w:pPr>
      <w:ind w:left="1440"/>
    </w:pPr>
  </w:style>
  <w:style w:type="character" w:styleId="Collegamentoipertestuale">
    <w:name w:val="Hyperlink"/>
    <w:uiPriority w:val="99"/>
    <w:rsid w:val="00CC13CB"/>
    <w:rPr>
      <w:rFonts w:cs="Times New Roman"/>
      <w:color w:val="0000FF"/>
      <w:u w:val="single"/>
    </w:rPr>
  </w:style>
  <w:style w:type="paragraph" w:styleId="Rientrocorpodeltesto2">
    <w:name w:val="Body Text Indent 2"/>
    <w:basedOn w:val="Normale"/>
    <w:link w:val="Rientrocorpodeltesto2Carattere"/>
    <w:uiPriority w:val="99"/>
    <w:rsid w:val="00CC13CB"/>
    <w:pPr>
      <w:jc w:val="right"/>
    </w:pPr>
    <w:rPr>
      <w:sz w:val="20"/>
    </w:rPr>
  </w:style>
  <w:style w:type="character" w:customStyle="1" w:styleId="Rientrocorpodeltesto2Carattere">
    <w:name w:val="Rientro corpo del testo 2 Carattere"/>
    <w:link w:val="Rientrocorpodeltesto2"/>
    <w:uiPriority w:val="99"/>
    <w:semiHidden/>
    <w:locked/>
    <w:rsid w:val="004271B9"/>
    <w:rPr>
      <w:rFonts w:ascii="Arial" w:hAnsi="Arial"/>
      <w:sz w:val="20"/>
    </w:rPr>
  </w:style>
  <w:style w:type="paragraph" w:styleId="Testofumetto">
    <w:name w:val="Balloon Text"/>
    <w:basedOn w:val="Normale"/>
    <w:link w:val="TestofumettoCarattere"/>
    <w:uiPriority w:val="99"/>
    <w:semiHidden/>
    <w:rsid w:val="0098395A"/>
    <w:rPr>
      <w:rFonts w:ascii="Times New Roman" w:hAnsi="Times New Roman"/>
      <w:sz w:val="2"/>
    </w:rPr>
  </w:style>
  <w:style w:type="character" w:customStyle="1" w:styleId="TestofumettoCarattere">
    <w:name w:val="Testo fumetto Carattere"/>
    <w:link w:val="Testofumetto"/>
    <w:uiPriority w:val="99"/>
    <w:semiHidden/>
    <w:locked/>
    <w:rsid w:val="004271B9"/>
    <w:rPr>
      <w:rFonts w:ascii="Times New Roman" w:hAnsi="Times New Roman"/>
      <w:sz w:val="2"/>
    </w:rPr>
  </w:style>
  <w:style w:type="paragraph" w:customStyle="1" w:styleId="NormalIndent1">
    <w:name w:val="Normal Indent1"/>
    <w:basedOn w:val="Normale"/>
    <w:uiPriority w:val="99"/>
    <w:rsid w:val="007F19FE"/>
    <w:pPr>
      <w:ind w:left="1440"/>
    </w:pPr>
  </w:style>
  <w:style w:type="paragraph" w:styleId="Testocommento">
    <w:name w:val="annotation text"/>
    <w:basedOn w:val="Normale"/>
    <w:link w:val="TestocommentoCarattere"/>
    <w:uiPriority w:val="99"/>
    <w:semiHidden/>
    <w:rsid w:val="007F19FE"/>
    <w:rPr>
      <w:sz w:val="20"/>
    </w:rPr>
  </w:style>
  <w:style w:type="character" w:customStyle="1" w:styleId="TestocommentoCarattere">
    <w:name w:val="Testo commento Carattere"/>
    <w:link w:val="Testocommento"/>
    <w:uiPriority w:val="99"/>
    <w:semiHidden/>
    <w:locked/>
    <w:rsid w:val="004271B9"/>
    <w:rPr>
      <w:rFonts w:ascii="Arial" w:hAnsi="Arial"/>
      <w:sz w:val="20"/>
    </w:rPr>
  </w:style>
  <w:style w:type="paragraph" w:styleId="Mappadocumento">
    <w:name w:val="Document Map"/>
    <w:basedOn w:val="Normale"/>
    <w:link w:val="MappadocumentoCarattere"/>
    <w:uiPriority w:val="99"/>
    <w:rsid w:val="009A0266"/>
    <w:rPr>
      <w:rFonts w:ascii="Tahoma" w:hAnsi="Tahoma"/>
      <w:sz w:val="16"/>
    </w:rPr>
  </w:style>
  <w:style w:type="character" w:customStyle="1" w:styleId="MappadocumentoCarattere">
    <w:name w:val="Mappa documento Carattere"/>
    <w:link w:val="Mappadocumento"/>
    <w:uiPriority w:val="99"/>
    <w:locked/>
    <w:rsid w:val="009A0266"/>
    <w:rPr>
      <w:rFonts w:ascii="Tahoma" w:hAnsi="Tahoma"/>
      <w:sz w:val="16"/>
    </w:rPr>
  </w:style>
  <w:style w:type="table" w:styleId="Grigliatabella">
    <w:name w:val="Table Grid"/>
    <w:basedOn w:val="Tabellanormale"/>
    <w:uiPriority w:val="99"/>
    <w:rsid w:val="00743DC2"/>
    <w:pPr>
      <w:spacing w:before="120" w:line="240" w:lineRule="atLeast"/>
      <w:ind w:left="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uiPriority w:val="99"/>
    <w:semiHidden/>
    <w:rsid w:val="007D3A40"/>
    <w:rPr>
      <w:rFonts w:cs="Times New Roman"/>
      <w:sz w:val="16"/>
    </w:rPr>
  </w:style>
  <w:style w:type="paragraph" w:styleId="Soggettocommento">
    <w:name w:val="annotation subject"/>
    <w:basedOn w:val="Testocommento"/>
    <w:next w:val="Testocommento"/>
    <w:link w:val="SoggettocommentoCarattere"/>
    <w:uiPriority w:val="99"/>
    <w:semiHidden/>
    <w:rsid w:val="007D3A40"/>
    <w:rPr>
      <w:b/>
      <w:bCs/>
    </w:rPr>
  </w:style>
  <w:style w:type="character" w:customStyle="1" w:styleId="SoggettocommentoCarattere">
    <w:name w:val="Soggetto commento Carattere"/>
    <w:link w:val="Soggettocommento"/>
    <w:uiPriority w:val="99"/>
    <w:semiHidden/>
    <w:locked/>
    <w:rsid w:val="004271B9"/>
    <w:rPr>
      <w:rFonts w:ascii="Arial" w:hAnsi="Arial"/>
      <w:b/>
      <w:sz w:val="20"/>
    </w:rPr>
  </w:style>
  <w:style w:type="paragraph" w:styleId="NormaleWeb">
    <w:name w:val="Normal (Web)"/>
    <w:basedOn w:val="Normale"/>
    <w:uiPriority w:val="99"/>
    <w:rsid w:val="00DD127C"/>
    <w:rPr>
      <w:rFonts w:ascii="Times New Roman" w:hAnsi="Times New Roman"/>
      <w:sz w:val="24"/>
      <w:szCs w:val="24"/>
    </w:rPr>
  </w:style>
  <w:style w:type="paragraph" w:customStyle="1" w:styleId="Paragrafoelenco1">
    <w:name w:val="Paragrafo elenco1"/>
    <w:basedOn w:val="Normale"/>
    <w:link w:val="ListParagraphChar"/>
    <w:uiPriority w:val="99"/>
    <w:rsid w:val="003D043D"/>
    <w:pPr>
      <w:spacing w:before="0" w:line="240" w:lineRule="auto"/>
      <w:contextualSpacing/>
      <w:jc w:val="left"/>
    </w:pPr>
    <w:rPr>
      <w:rFonts w:ascii="Cambria" w:hAnsi="Cambria"/>
      <w:sz w:val="24"/>
    </w:rPr>
  </w:style>
  <w:style w:type="character" w:customStyle="1" w:styleId="ListParagraphChar">
    <w:name w:val="List Paragraph Char"/>
    <w:link w:val="Paragrafoelenco1"/>
    <w:uiPriority w:val="99"/>
    <w:locked/>
    <w:rsid w:val="003D043D"/>
    <w:rPr>
      <w:rFonts w:ascii="Cambria" w:hAnsi="Cambria"/>
      <w:sz w:val="24"/>
      <w:lang w:val="it-IT" w:eastAsia="it-IT"/>
    </w:rPr>
  </w:style>
  <w:style w:type="paragraph" w:customStyle="1" w:styleId="xl74">
    <w:name w:val="xl74"/>
    <w:basedOn w:val="Normale"/>
    <w:uiPriority w:val="99"/>
    <w:rsid w:val="003D043D"/>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left="0"/>
      <w:jc w:val="left"/>
      <w:textAlignment w:val="center"/>
    </w:pPr>
    <w:rPr>
      <w:rFonts w:cs="Arial"/>
      <w:b/>
      <w:bCs/>
      <w:color w:val="000090"/>
      <w:sz w:val="22"/>
      <w:szCs w:val="22"/>
    </w:rPr>
  </w:style>
  <w:style w:type="paragraph" w:styleId="Testonotaapidipagina">
    <w:name w:val="footnote text"/>
    <w:basedOn w:val="Normale"/>
    <w:link w:val="TestonotaapidipaginaCarattere"/>
    <w:uiPriority w:val="99"/>
    <w:semiHidden/>
    <w:locked/>
    <w:rsid w:val="00716F15"/>
    <w:rPr>
      <w:sz w:val="20"/>
    </w:rPr>
  </w:style>
  <w:style w:type="character" w:customStyle="1" w:styleId="TestonotaapidipaginaCarattere">
    <w:name w:val="Testo nota a piè di pagina Carattere"/>
    <w:link w:val="Testonotaapidipagina"/>
    <w:uiPriority w:val="99"/>
    <w:semiHidden/>
    <w:locked/>
    <w:rPr>
      <w:rFonts w:ascii="Arial" w:hAnsi="Arial"/>
      <w:sz w:val="20"/>
    </w:rPr>
  </w:style>
  <w:style w:type="character" w:styleId="Rimandonotaapidipagina">
    <w:name w:val="footnote reference"/>
    <w:uiPriority w:val="99"/>
    <w:semiHidden/>
    <w:locked/>
    <w:rsid w:val="00716F15"/>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14692631">
      <w:marLeft w:val="0"/>
      <w:marRight w:val="0"/>
      <w:marTop w:val="0"/>
      <w:marBottom w:val="0"/>
      <w:divBdr>
        <w:top w:val="none" w:sz="0" w:space="0" w:color="auto"/>
        <w:left w:val="none" w:sz="0" w:space="0" w:color="auto"/>
        <w:bottom w:val="none" w:sz="0" w:space="0" w:color="auto"/>
        <w:right w:val="none" w:sz="0" w:space="0" w:color="auto"/>
      </w:divBdr>
    </w:div>
    <w:div w:id="714692632">
      <w:marLeft w:val="0"/>
      <w:marRight w:val="0"/>
      <w:marTop w:val="0"/>
      <w:marBottom w:val="0"/>
      <w:divBdr>
        <w:top w:val="none" w:sz="0" w:space="0" w:color="auto"/>
        <w:left w:val="none" w:sz="0" w:space="0" w:color="auto"/>
        <w:bottom w:val="none" w:sz="0" w:space="0" w:color="auto"/>
        <w:right w:val="none" w:sz="0" w:space="0" w:color="auto"/>
      </w:divBdr>
    </w:div>
    <w:div w:id="714692633">
      <w:marLeft w:val="0"/>
      <w:marRight w:val="0"/>
      <w:marTop w:val="0"/>
      <w:marBottom w:val="0"/>
      <w:divBdr>
        <w:top w:val="none" w:sz="0" w:space="0" w:color="auto"/>
        <w:left w:val="none" w:sz="0" w:space="0" w:color="auto"/>
        <w:bottom w:val="none" w:sz="0" w:space="0" w:color="auto"/>
        <w:right w:val="none" w:sz="0" w:space="0" w:color="auto"/>
      </w:divBdr>
    </w:div>
    <w:div w:id="714692634">
      <w:marLeft w:val="0"/>
      <w:marRight w:val="0"/>
      <w:marTop w:val="0"/>
      <w:marBottom w:val="0"/>
      <w:divBdr>
        <w:top w:val="none" w:sz="0" w:space="0" w:color="auto"/>
        <w:left w:val="none" w:sz="0" w:space="0" w:color="auto"/>
        <w:bottom w:val="none" w:sz="0" w:space="0" w:color="auto"/>
        <w:right w:val="none" w:sz="0" w:space="0" w:color="auto"/>
      </w:divBdr>
    </w:div>
    <w:div w:id="714692635">
      <w:marLeft w:val="0"/>
      <w:marRight w:val="0"/>
      <w:marTop w:val="0"/>
      <w:marBottom w:val="0"/>
      <w:divBdr>
        <w:top w:val="none" w:sz="0" w:space="0" w:color="auto"/>
        <w:left w:val="none" w:sz="0" w:space="0" w:color="auto"/>
        <w:bottom w:val="none" w:sz="0" w:space="0" w:color="auto"/>
        <w:right w:val="none" w:sz="0" w:space="0" w:color="auto"/>
      </w:divBdr>
    </w:div>
    <w:div w:id="714692636">
      <w:marLeft w:val="0"/>
      <w:marRight w:val="0"/>
      <w:marTop w:val="0"/>
      <w:marBottom w:val="0"/>
      <w:divBdr>
        <w:top w:val="none" w:sz="0" w:space="0" w:color="auto"/>
        <w:left w:val="none" w:sz="0" w:space="0" w:color="auto"/>
        <w:bottom w:val="none" w:sz="0" w:space="0" w:color="auto"/>
        <w:right w:val="none" w:sz="0" w:space="0" w:color="auto"/>
      </w:divBdr>
    </w:div>
    <w:div w:id="714692637">
      <w:marLeft w:val="0"/>
      <w:marRight w:val="0"/>
      <w:marTop w:val="0"/>
      <w:marBottom w:val="0"/>
      <w:divBdr>
        <w:top w:val="none" w:sz="0" w:space="0" w:color="auto"/>
        <w:left w:val="none" w:sz="0" w:space="0" w:color="auto"/>
        <w:bottom w:val="none" w:sz="0" w:space="0" w:color="auto"/>
        <w:right w:val="none" w:sz="0" w:space="0" w:color="auto"/>
      </w:divBdr>
    </w:div>
    <w:div w:id="714692638">
      <w:marLeft w:val="0"/>
      <w:marRight w:val="0"/>
      <w:marTop w:val="0"/>
      <w:marBottom w:val="0"/>
      <w:divBdr>
        <w:top w:val="none" w:sz="0" w:space="0" w:color="auto"/>
        <w:left w:val="none" w:sz="0" w:space="0" w:color="auto"/>
        <w:bottom w:val="none" w:sz="0" w:space="0" w:color="auto"/>
        <w:right w:val="none" w:sz="0" w:space="0" w:color="auto"/>
      </w:divBdr>
    </w:div>
    <w:div w:id="714692639">
      <w:marLeft w:val="0"/>
      <w:marRight w:val="0"/>
      <w:marTop w:val="0"/>
      <w:marBottom w:val="0"/>
      <w:divBdr>
        <w:top w:val="none" w:sz="0" w:space="0" w:color="auto"/>
        <w:left w:val="none" w:sz="0" w:space="0" w:color="auto"/>
        <w:bottom w:val="none" w:sz="0" w:space="0" w:color="auto"/>
        <w:right w:val="none" w:sz="0" w:space="0" w:color="auto"/>
      </w:divBdr>
    </w:div>
    <w:div w:id="714692640">
      <w:marLeft w:val="0"/>
      <w:marRight w:val="0"/>
      <w:marTop w:val="0"/>
      <w:marBottom w:val="0"/>
      <w:divBdr>
        <w:top w:val="none" w:sz="0" w:space="0" w:color="auto"/>
        <w:left w:val="none" w:sz="0" w:space="0" w:color="auto"/>
        <w:bottom w:val="none" w:sz="0" w:space="0" w:color="auto"/>
        <w:right w:val="none" w:sz="0" w:space="0" w:color="auto"/>
      </w:divBdr>
    </w:div>
    <w:div w:id="714692641">
      <w:marLeft w:val="0"/>
      <w:marRight w:val="0"/>
      <w:marTop w:val="0"/>
      <w:marBottom w:val="0"/>
      <w:divBdr>
        <w:top w:val="none" w:sz="0" w:space="0" w:color="auto"/>
        <w:left w:val="none" w:sz="0" w:space="0" w:color="auto"/>
        <w:bottom w:val="none" w:sz="0" w:space="0" w:color="auto"/>
        <w:right w:val="none" w:sz="0" w:space="0" w:color="auto"/>
      </w:divBdr>
    </w:div>
    <w:div w:id="714692642">
      <w:marLeft w:val="0"/>
      <w:marRight w:val="0"/>
      <w:marTop w:val="0"/>
      <w:marBottom w:val="0"/>
      <w:divBdr>
        <w:top w:val="none" w:sz="0" w:space="0" w:color="auto"/>
        <w:left w:val="none" w:sz="0" w:space="0" w:color="auto"/>
        <w:bottom w:val="none" w:sz="0" w:space="0" w:color="auto"/>
        <w:right w:val="none" w:sz="0" w:space="0" w:color="auto"/>
      </w:divBdr>
    </w:div>
    <w:div w:id="714692643">
      <w:marLeft w:val="0"/>
      <w:marRight w:val="0"/>
      <w:marTop w:val="0"/>
      <w:marBottom w:val="0"/>
      <w:divBdr>
        <w:top w:val="none" w:sz="0" w:space="0" w:color="auto"/>
        <w:left w:val="none" w:sz="0" w:space="0" w:color="auto"/>
        <w:bottom w:val="none" w:sz="0" w:space="0" w:color="auto"/>
        <w:right w:val="none" w:sz="0" w:space="0" w:color="auto"/>
      </w:divBdr>
    </w:div>
    <w:div w:id="714692644">
      <w:marLeft w:val="0"/>
      <w:marRight w:val="0"/>
      <w:marTop w:val="0"/>
      <w:marBottom w:val="0"/>
      <w:divBdr>
        <w:top w:val="none" w:sz="0" w:space="0" w:color="auto"/>
        <w:left w:val="none" w:sz="0" w:space="0" w:color="auto"/>
        <w:bottom w:val="none" w:sz="0" w:space="0" w:color="auto"/>
        <w:right w:val="none" w:sz="0" w:space="0" w:color="auto"/>
      </w:divBdr>
    </w:div>
    <w:div w:id="714692645">
      <w:marLeft w:val="0"/>
      <w:marRight w:val="0"/>
      <w:marTop w:val="0"/>
      <w:marBottom w:val="0"/>
      <w:divBdr>
        <w:top w:val="none" w:sz="0" w:space="0" w:color="auto"/>
        <w:left w:val="none" w:sz="0" w:space="0" w:color="auto"/>
        <w:bottom w:val="none" w:sz="0" w:space="0" w:color="auto"/>
        <w:right w:val="none" w:sz="0" w:space="0" w:color="auto"/>
      </w:divBdr>
    </w:div>
    <w:div w:id="714692646">
      <w:marLeft w:val="0"/>
      <w:marRight w:val="0"/>
      <w:marTop w:val="0"/>
      <w:marBottom w:val="0"/>
      <w:divBdr>
        <w:top w:val="none" w:sz="0" w:space="0" w:color="auto"/>
        <w:left w:val="none" w:sz="0" w:space="0" w:color="auto"/>
        <w:bottom w:val="none" w:sz="0" w:space="0" w:color="auto"/>
        <w:right w:val="none" w:sz="0" w:space="0" w:color="auto"/>
      </w:divBdr>
    </w:div>
    <w:div w:id="714692647">
      <w:marLeft w:val="0"/>
      <w:marRight w:val="0"/>
      <w:marTop w:val="0"/>
      <w:marBottom w:val="0"/>
      <w:divBdr>
        <w:top w:val="none" w:sz="0" w:space="0" w:color="auto"/>
        <w:left w:val="none" w:sz="0" w:space="0" w:color="auto"/>
        <w:bottom w:val="none" w:sz="0" w:space="0" w:color="auto"/>
        <w:right w:val="none" w:sz="0" w:space="0" w:color="auto"/>
      </w:divBdr>
    </w:div>
    <w:div w:id="71469264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header" Target="header4.xml"/><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eader" Target="header6.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oter" Target="footer4.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eader" Target="header5.xml"/></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d.baroncini\Desktop\Nuovi\TM005.010_Modello%20Standard%20SGA_02.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TM005.010_Modello Standard SGA_02.dot</Template>
  <TotalTime>203</TotalTime>
  <Pages>41</Pages>
  <Words>8568</Words>
  <Characters>48842</Characters>
  <DocSecurity>0</DocSecurity>
  <Lines>407</Lines>
  <Paragraphs>114</Paragraphs>
  <ScaleCrop>false</ScaleCrop>
  <HeadingPairs>
    <vt:vector size="2" baseType="variant">
      <vt:variant>
        <vt:lpstr>Titolo</vt:lpstr>
      </vt:variant>
      <vt:variant>
        <vt:i4>1</vt:i4>
      </vt:variant>
    </vt:vector>
  </HeadingPairs>
  <TitlesOfParts>
    <vt:vector size="1" baseType="lpstr">
      <vt:lpstr>Analisi Funzionale</vt:lpstr>
    </vt:vector>
  </TitlesOfParts>
  <LinksUpToDate>false</LinksUpToDate>
  <CharactersWithSpaces>57296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Printed>2003-03-03T17:08:00Z</cp:lastPrinted>
  <dcterms:created xsi:type="dcterms:W3CDTF">2019-05-02T10:04:00Z</dcterms:created>
  <dcterms:modified xsi:type="dcterms:W3CDTF">2020-11-12T08:23:00Z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y5jg">
    <vt:lpwstr>TM006.005</vt:lpwstr>
  </property>
  <property fmtid="{D5CDD505-2E9C-101B-9397-08002B2CF9AE}" pid="3" name="vw9y">
    <vt:lpwstr>8.00000000000000</vt:lpwstr>
  </property>
  <property fmtid="{D5CDD505-2E9C-101B-9397-08002B2CF9AE}" pid="4" name="qr3u">
    <vt:lpwstr>2014-09-29T00:00:00Z</vt:lpwstr>
  </property>
  <property fmtid="{D5CDD505-2E9C-101B-9397-08002B2CF9AE}" pid="5" name="pi71">
    <vt:lpwstr/>
  </property>
  <property fmtid="{D5CDD505-2E9C-101B-9397-08002B2CF9AE}" pid="6" name="ecj7">
    <vt:lpwstr/>
  </property>
</Properties>
</file>